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 w:themeColor="background1"/>
  <w:body>
    <w:tbl>
      <w:tblPr>
        <w:tblpPr w:leftFromText="180" w:rightFromText="180" w:vertAnchor="text" w:horzAnchor="margin" w:tblpY="-89"/>
        <w:tblW w:w="5125" w:type="pct"/>
        <w:tblLayout w:type="fixed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6597"/>
        <w:gridCol w:w="1001"/>
        <w:gridCol w:w="3472"/>
      </w:tblGrid>
      <w:tr w:rsidR="00845668" w:rsidRPr="00390A38" w14:paraId="240C49A1" w14:textId="77777777" w:rsidTr="00BB2C14">
        <w:trPr>
          <w:trHeight w:val="1517"/>
        </w:trPr>
        <w:tc>
          <w:tcPr>
            <w:tcW w:w="6597" w:type="dxa"/>
            <w:tcBorders>
              <w:bottom w:val="single" w:sz="4" w:space="0" w:color="000000" w:themeColor="text2"/>
            </w:tcBorders>
          </w:tcPr>
          <w:p w14:paraId="4A432209" w14:textId="132EDEB7" w:rsidR="00845668" w:rsidRPr="00390A38" w:rsidRDefault="00845668" w:rsidP="00D521AD">
            <w:pPr>
              <w:pStyle w:val="Title"/>
              <w:rPr>
                <w:rStyle w:val="NotBold"/>
                <w:sz w:val="44"/>
                <w:szCs w:val="44"/>
                <w:lang w:val="en-US"/>
              </w:rPr>
            </w:pPr>
            <w:r w:rsidRPr="00390A38">
              <w:rPr>
                <w:sz w:val="48"/>
                <w:lang w:val="en-US"/>
              </w:rPr>
              <w:t xml:space="preserve">Landon </w:t>
            </w:r>
            <w:r w:rsidRPr="00390A38">
              <w:rPr>
                <w:rStyle w:val="NotBold"/>
                <w:sz w:val="48"/>
                <w:lang w:val="en-US"/>
              </w:rPr>
              <w:t>Curtis</w:t>
            </w:r>
          </w:p>
          <w:p w14:paraId="0C7D8C36" w14:textId="439C2434" w:rsidR="00845668" w:rsidRPr="00041327" w:rsidRDefault="00890DAB" w:rsidP="00D521AD">
            <w:pPr>
              <w:pStyle w:val="Subtitle"/>
              <w:rPr>
                <w:sz w:val="22"/>
              </w:rPr>
            </w:pPr>
            <w:r>
              <w:rPr>
                <w:sz w:val="22"/>
              </w:rPr>
              <w:t>Web</w:t>
            </w:r>
            <w:r w:rsidR="00D86F44">
              <w:rPr>
                <w:sz w:val="22"/>
              </w:rPr>
              <w:t>site</w:t>
            </w:r>
            <w:r w:rsidR="00695745">
              <w:rPr>
                <w:sz w:val="22"/>
              </w:rPr>
              <w:t xml:space="preserve"> / Graphic</w:t>
            </w:r>
            <w:r>
              <w:rPr>
                <w:sz w:val="22"/>
              </w:rPr>
              <w:t xml:space="preserve"> Designer</w:t>
            </w:r>
            <w:r w:rsidR="00F06386">
              <w:rPr>
                <w:sz w:val="22"/>
              </w:rPr>
              <w:t xml:space="preserve"> </w:t>
            </w:r>
          </w:p>
        </w:tc>
        <w:tc>
          <w:tcPr>
            <w:tcW w:w="1001" w:type="dxa"/>
          </w:tcPr>
          <w:p w14:paraId="0DD3AF50" w14:textId="77777777" w:rsidR="00845668" w:rsidRDefault="00845668" w:rsidP="00D521AD">
            <w:pPr>
              <w:pStyle w:val="Subtitle"/>
              <w:rPr>
                <w:sz w:val="20"/>
                <w:szCs w:val="20"/>
              </w:rPr>
            </w:pPr>
          </w:p>
        </w:tc>
        <w:tc>
          <w:tcPr>
            <w:tcW w:w="3472" w:type="dxa"/>
          </w:tcPr>
          <w:sdt>
            <w:sdtPr>
              <w:rPr>
                <w:sz w:val="20"/>
                <w:szCs w:val="20"/>
              </w:rPr>
              <w:id w:val="761499697"/>
              <w:placeholder>
                <w:docPart w:val="7A95DAB1B65A4CC788825473180D0A10"/>
              </w:placeholder>
              <w15:appearance w15:val="hidden"/>
            </w:sdtPr>
            <w:sdtContent>
              <w:sdt>
                <w:sdtPr>
                  <w:rPr>
                    <w:sz w:val="20"/>
                    <w:szCs w:val="20"/>
                  </w:rPr>
                  <w:id w:val="421378466"/>
                  <w:placeholder>
                    <w:docPart w:val="F6381442EE3E443F90568827212DE116"/>
                  </w:placeholder>
                  <w15:appearance w15:val="hidden"/>
                </w:sdtPr>
                <w:sdtContent>
                  <w:p w14:paraId="7E2D0D2B" w14:textId="090487A0" w:rsidR="00845668" w:rsidRPr="00D521AD" w:rsidRDefault="00845668" w:rsidP="00D521AD">
                    <w:pPr>
                      <w:pStyle w:val="Subtitle"/>
                      <w:rPr>
                        <w:sz w:val="20"/>
                        <w:szCs w:val="20"/>
                      </w:rPr>
                    </w:pPr>
                    <w:r w:rsidRPr="00D521AD">
                      <w:rPr>
                        <w:sz w:val="20"/>
                        <w:szCs w:val="20"/>
                      </w:rPr>
                      <w:t>Contact</w:t>
                    </w:r>
                  </w:p>
                </w:sdtContent>
              </w:sdt>
            </w:sdtContent>
          </w:sdt>
          <w:p w14:paraId="215F1AB7" w14:textId="1720C6D9" w:rsidR="00845668" w:rsidRPr="00D521AD" w:rsidRDefault="00845668" w:rsidP="00D521AD">
            <w:pPr>
              <w:pStyle w:val="Heading3"/>
              <w:rPr>
                <w:szCs w:val="20"/>
                <w:lang w:val="en-US"/>
              </w:rPr>
            </w:pPr>
            <w:r w:rsidRPr="00D521AD">
              <w:rPr>
                <w:szCs w:val="20"/>
                <w:lang w:val="en-US"/>
              </w:rPr>
              <w:t>landonc.2027@mt</w:t>
            </w:r>
            <w:r w:rsidRPr="00390A38">
              <w:rPr>
                <w:color w:val="043D68"/>
                <w:lang w:val="en-AU" w:eastAsia="en-AU"/>
              </w:rPr>
              <mc:AlternateContent>
                <mc:Choice Requires="wps">
                  <w:drawing>
                    <wp:anchor distT="0" distB="0" distL="114300" distR="114300" simplePos="0" relativeHeight="251668480" behindDoc="1" locked="1" layoutInCell="1" allowOverlap="1" wp14:anchorId="5F794267" wp14:editId="1302FFF5">
                      <wp:simplePos x="0" y="0"/>
                      <wp:positionH relativeFrom="page">
                        <wp:posOffset>-319405</wp:posOffset>
                      </wp:positionH>
                      <wp:positionV relativeFrom="paragraph">
                        <wp:posOffset>-632460</wp:posOffset>
                      </wp:positionV>
                      <wp:extent cx="2806700" cy="10092055"/>
                      <wp:effectExtent l="0" t="0" r="0" b="4445"/>
                      <wp:wrapNone/>
                      <wp:docPr id="777229530" name="Rectangle 1">
                        <a:extLst xmlns:a="http://schemas.openxmlformats.org/drawingml/2006/main">
                          <a:ext uri="{C183D7F6-B498-43B3-948B-1728B52AA6E4}">
                            <adec:decorative xmlns:adec="http://schemas.microsoft.com/office/drawing/2017/decorative" val="1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806700" cy="100920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accent3">
                                  <a:lumMod val="40000"/>
                                  <a:lumOff val="60000"/>
                                  <a:alpha val="50196"/>
                                </a:schemeClr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C6709C8" id="Rectangle 1" o:spid="_x0000_s1026" alt="&quot;&quot;" style="position:absolute;margin-left:-25.15pt;margin-top:-49.8pt;width:221pt;height:794.65pt;z-index:-2516480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" fillcolor="#d5d5d5 [1302]" stroked="f" strokeweight="1pt">
                      <v:fill opacity="32896f"/>
                      <w10:wrap anchorx="page"/>
                      <w10:anchorlock/>
                    </v:rect>
                  </w:pict>
                </mc:Fallback>
              </mc:AlternateContent>
            </w:r>
            <w:r w:rsidRPr="00D521AD">
              <w:rPr>
                <w:szCs w:val="20"/>
                <w:lang w:val="en-US"/>
              </w:rPr>
              <w:t>chs.org</w:t>
            </w:r>
          </w:p>
          <w:p w14:paraId="5890AE21" w14:textId="77777777" w:rsidR="00845668" w:rsidRPr="00D521AD" w:rsidRDefault="00845668" w:rsidP="00D521AD">
            <w:pPr>
              <w:pStyle w:val="Heading3"/>
              <w:rPr>
                <w:szCs w:val="20"/>
                <w:lang w:val="en-US"/>
              </w:rPr>
            </w:pPr>
            <w:r w:rsidRPr="00D521AD">
              <w:rPr>
                <w:szCs w:val="20"/>
                <w:lang w:val="en-US"/>
              </w:rPr>
              <w:t>Meridian, ID</w:t>
            </w:r>
          </w:p>
          <w:p w14:paraId="4175050D" w14:textId="77777777" w:rsidR="00845668" w:rsidRPr="00D521AD" w:rsidRDefault="00845668" w:rsidP="00D521AD">
            <w:pPr>
              <w:rPr>
                <w:szCs w:val="20"/>
              </w:rPr>
            </w:pPr>
          </w:p>
          <w:sdt>
            <w:sdtPr>
              <w:rPr>
                <w:sz w:val="20"/>
                <w:szCs w:val="20"/>
              </w:rPr>
              <w:id w:val="-483238667"/>
              <w:placeholder>
                <w:docPart w:val="407B2B09A2DF42AEA5441AEDABBB6121"/>
              </w:placeholder>
              <w15:appearance w15:val="hidden"/>
            </w:sdtPr>
            <w:sdtContent>
              <w:p w14:paraId="414F8E20" w14:textId="77777777" w:rsidR="00845668" w:rsidRPr="00D521AD" w:rsidRDefault="00845668" w:rsidP="00D521AD">
                <w:pPr>
                  <w:pStyle w:val="Subtitle"/>
                  <w:rPr>
                    <w:sz w:val="20"/>
                    <w:szCs w:val="20"/>
                  </w:rPr>
                </w:pPr>
                <w:r w:rsidRPr="00D521AD">
                  <w:rPr>
                    <w:sz w:val="20"/>
                    <w:szCs w:val="20"/>
                  </w:rPr>
                  <w:t>Objective</w:t>
                </w:r>
              </w:p>
            </w:sdtContent>
          </w:sdt>
        </w:tc>
      </w:tr>
      <w:tr w:rsidR="00845668" w:rsidRPr="00390A38" w14:paraId="1858CE21" w14:textId="77777777" w:rsidTr="00DE5DF4">
        <w:trPr>
          <w:trHeight w:val="4547"/>
        </w:trPr>
        <w:tc>
          <w:tcPr>
            <w:tcW w:w="6597" w:type="dxa"/>
            <w:tcBorders>
              <w:top w:val="single" w:sz="4" w:space="0" w:color="000000" w:themeColor="text2"/>
            </w:tcBorders>
          </w:tcPr>
          <w:p w14:paraId="06715D77" w14:textId="4573D2DC" w:rsidR="00845668" w:rsidRPr="00055806" w:rsidRDefault="00845668" w:rsidP="00D521AD">
            <w:pPr>
              <w:pStyle w:val="Subtitle"/>
              <w:rPr>
                <w:sz w:val="18"/>
                <w:szCs w:val="18"/>
                <w:lang w:val="de-DE"/>
              </w:rPr>
            </w:pPr>
          </w:p>
          <w:p w14:paraId="461B45A5" w14:textId="77777777" w:rsidR="00845668" w:rsidRPr="00055806" w:rsidRDefault="00845668" w:rsidP="00D521AD">
            <w:pPr>
              <w:pStyle w:val="Subtitle"/>
              <w:rPr>
                <w:sz w:val="20"/>
                <w:szCs w:val="20"/>
              </w:rPr>
            </w:pPr>
            <w:r w:rsidRPr="00055806">
              <w:rPr>
                <w:sz w:val="20"/>
                <w:szCs w:val="20"/>
              </w:rPr>
              <w:t>Work Experience</w:t>
            </w:r>
          </w:p>
          <w:p w14:paraId="11963F12" w14:textId="42481137" w:rsidR="00331B9E" w:rsidRPr="00164065" w:rsidRDefault="00571D0E" w:rsidP="00331B9E">
            <w:pPr>
              <w:rPr>
                <w:b/>
                <w:bCs/>
                <w:sz w:val="18"/>
                <w:szCs w:val="18"/>
              </w:rPr>
            </w:pPr>
            <w:r w:rsidRPr="00164065">
              <w:rPr>
                <w:b/>
                <w:bCs/>
                <w:sz w:val="18"/>
                <w:szCs w:val="18"/>
              </w:rPr>
              <w:t>Mathnasium</w:t>
            </w:r>
          </w:p>
          <w:p w14:paraId="4BFE4DCF" w14:textId="383C268D" w:rsidR="00331B9E" w:rsidRPr="00164065" w:rsidRDefault="00571D0E" w:rsidP="00331B9E">
            <w:pPr>
              <w:pStyle w:val="Heading2"/>
              <w:rPr>
                <w:i/>
                <w:iCs/>
                <w:sz w:val="18"/>
                <w:szCs w:val="18"/>
              </w:rPr>
            </w:pPr>
            <w:r w:rsidRPr="00164065">
              <w:rPr>
                <w:sz w:val="18"/>
                <w:szCs w:val="18"/>
              </w:rPr>
              <w:t>February</w:t>
            </w:r>
            <w:r w:rsidR="00331B9E" w:rsidRPr="00164065">
              <w:rPr>
                <w:sz w:val="18"/>
                <w:szCs w:val="18"/>
              </w:rPr>
              <w:t xml:space="preserve"> 202</w:t>
            </w:r>
            <w:r w:rsidRPr="00164065">
              <w:rPr>
                <w:sz w:val="18"/>
                <w:szCs w:val="18"/>
              </w:rPr>
              <w:t>6</w:t>
            </w:r>
            <w:r w:rsidR="00331B9E" w:rsidRPr="00164065">
              <w:rPr>
                <w:sz w:val="18"/>
                <w:szCs w:val="18"/>
              </w:rPr>
              <w:t xml:space="preserve"> – Current</w:t>
            </w:r>
          </w:p>
          <w:p w14:paraId="75FBE7D8" w14:textId="1810448C" w:rsidR="00331B9E" w:rsidRPr="00164065" w:rsidRDefault="00DE5DF4" w:rsidP="00331B9E">
            <w:pPr>
              <w:rPr>
                <w:sz w:val="15"/>
                <w:szCs w:val="15"/>
              </w:rPr>
            </w:pPr>
            <w:r w:rsidRPr="00164065">
              <w:rPr>
                <w:sz w:val="15"/>
                <w:szCs w:val="15"/>
              </w:rPr>
              <w:t xml:space="preserve">Assist students </w:t>
            </w:r>
            <w:r w:rsidR="00DF68E6" w:rsidRPr="00164065">
              <w:rPr>
                <w:sz w:val="15"/>
                <w:szCs w:val="15"/>
              </w:rPr>
              <w:t xml:space="preserve">with math through one-on-one </w:t>
            </w:r>
            <w:r w:rsidR="0040464C" w:rsidRPr="00164065">
              <w:rPr>
                <w:sz w:val="15"/>
                <w:szCs w:val="15"/>
              </w:rPr>
              <w:t>instruction</w:t>
            </w:r>
            <w:r w:rsidR="00494580">
              <w:rPr>
                <w:sz w:val="15"/>
                <w:szCs w:val="15"/>
              </w:rPr>
              <w:t>.</w:t>
            </w:r>
            <w:r w:rsidRPr="00164065">
              <w:rPr>
                <w:sz w:val="15"/>
                <w:szCs w:val="15"/>
              </w:rPr>
              <w:t xml:space="preserve"> </w:t>
            </w:r>
            <w:r w:rsidR="00494580">
              <w:rPr>
                <w:sz w:val="15"/>
                <w:szCs w:val="15"/>
              </w:rPr>
              <w:t>A</w:t>
            </w:r>
            <w:r w:rsidRPr="00164065">
              <w:rPr>
                <w:sz w:val="15"/>
                <w:szCs w:val="15"/>
              </w:rPr>
              <w:t>ssign</w:t>
            </w:r>
            <w:r w:rsidR="00AD3640" w:rsidRPr="00164065">
              <w:rPr>
                <w:sz w:val="15"/>
                <w:szCs w:val="15"/>
              </w:rPr>
              <w:t xml:space="preserve"> and grade</w:t>
            </w:r>
            <w:r w:rsidRPr="00164065">
              <w:rPr>
                <w:sz w:val="15"/>
                <w:szCs w:val="15"/>
              </w:rPr>
              <w:t xml:space="preserve"> worksheets and assessments</w:t>
            </w:r>
            <w:r w:rsidR="00AD3640" w:rsidRPr="00164065">
              <w:rPr>
                <w:sz w:val="15"/>
                <w:szCs w:val="15"/>
              </w:rPr>
              <w:t>.</w:t>
            </w:r>
            <w:r w:rsidR="00170A1E" w:rsidRPr="00164065">
              <w:rPr>
                <w:sz w:val="15"/>
                <w:szCs w:val="15"/>
              </w:rPr>
              <w:t xml:space="preserve"> </w:t>
            </w:r>
            <w:r w:rsidR="000352F1" w:rsidRPr="00164065">
              <w:rPr>
                <w:sz w:val="15"/>
                <w:szCs w:val="15"/>
              </w:rPr>
              <w:t xml:space="preserve"> </w:t>
            </w:r>
            <w:r w:rsidR="00AD3640" w:rsidRPr="00164065">
              <w:rPr>
                <w:sz w:val="15"/>
                <w:szCs w:val="15"/>
              </w:rPr>
              <w:t>F</w:t>
            </w:r>
            <w:r w:rsidR="00DB2208" w:rsidRPr="00164065">
              <w:rPr>
                <w:sz w:val="15"/>
                <w:szCs w:val="15"/>
              </w:rPr>
              <w:t xml:space="preserve">oster a safe and fun environment </w:t>
            </w:r>
            <w:r w:rsidR="00170A1E" w:rsidRPr="00164065">
              <w:rPr>
                <w:sz w:val="15"/>
                <w:szCs w:val="15"/>
              </w:rPr>
              <w:t>to spark confidence for students who may be struggling.</w:t>
            </w:r>
          </w:p>
          <w:p w14:paraId="7408D312" w14:textId="77777777" w:rsidR="00331B9E" w:rsidRPr="00164065" w:rsidRDefault="00331B9E" w:rsidP="00D521AD">
            <w:pPr>
              <w:rPr>
                <w:b/>
                <w:bCs/>
                <w:sz w:val="18"/>
                <w:szCs w:val="18"/>
              </w:rPr>
            </w:pPr>
          </w:p>
          <w:p w14:paraId="1F4B9340" w14:textId="4392DBD8" w:rsidR="00845668" w:rsidRPr="00164065" w:rsidRDefault="00845668" w:rsidP="00D521AD">
            <w:pPr>
              <w:rPr>
                <w:b/>
                <w:bCs/>
                <w:sz w:val="18"/>
                <w:szCs w:val="18"/>
              </w:rPr>
            </w:pPr>
            <w:r w:rsidRPr="00164065">
              <w:rPr>
                <w:b/>
                <w:bCs/>
                <w:sz w:val="18"/>
                <w:szCs w:val="18"/>
              </w:rPr>
              <w:t>Little Caesars Pizza</w:t>
            </w:r>
          </w:p>
          <w:p w14:paraId="315CBC97" w14:textId="03BDDCA0" w:rsidR="00845668" w:rsidRPr="00164065" w:rsidRDefault="00845668" w:rsidP="00D521AD">
            <w:pPr>
              <w:pStyle w:val="Heading2"/>
              <w:rPr>
                <w:i/>
                <w:iCs/>
                <w:sz w:val="18"/>
                <w:szCs w:val="18"/>
              </w:rPr>
            </w:pPr>
            <w:r w:rsidRPr="00164065">
              <w:rPr>
                <w:sz w:val="18"/>
                <w:szCs w:val="18"/>
              </w:rPr>
              <w:t xml:space="preserve">September 2025 – </w:t>
            </w:r>
            <w:r w:rsidR="005C024B">
              <w:rPr>
                <w:sz w:val="18"/>
                <w:szCs w:val="18"/>
              </w:rPr>
              <w:t>April 2026</w:t>
            </w:r>
          </w:p>
          <w:p w14:paraId="4DBBCB7D" w14:textId="7F984CFF" w:rsidR="00845668" w:rsidRPr="00164065" w:rsidRDefault="00845668" w:rsidP="00D521AD">
            <w:pPr>
              <w:rPr>
                <w:sz w:val="15"/>
                <w:szCs w:val="15"/>
              </w:rPr>
            </w:pPr>
            <w:r w:rsidRPr="00164065">
              <w:rPr>
                <w:sz w:val="15"/>
                <w:szCs w:val="15"/>
              </w:rPr>
              <w:t>Ma</w:t>
            </w:r>
            <w:r w:rsidR="006316C2">
              <w:rPr>
                <w:sz w:val="15"/>
                <w:szCs w:val="15"/>
              </w:rPr>
              <w:t>de</w:t>
            </w:r>
            <w:r w:rsidRPr="00164065">
              <w:rPr>
                <w:sz w:val="15"/>
                <w:szCs w:val="15"/>
              </w:rPr>
              <w:t xml:space="preserve"> pizzas, add</w:t>
            </w:r>
            <w:r w:rsidR="006316C2">
              <w:rPr>
                <w:sz w:val="15"/>
                <w:szCs w:val="15"/>
              </w:rPr>
              <w:t>ed</w:t>
            </w:r>
            <w:r w:rsidRPr="00164065">
              <w:rPr>
                <w:sz w:val="15"/>
                <w:szCs w:val="15"/>
              </w:rPr>
              <w:t xml:space="preserve"> toppings, fulfill</w:t>
            </w:r>
            <w:r w:rsidR="006316C2">
              <w:rPr>
                <w:sz w:val="15"/>
                <w:szCs w:val="15"/>
              </w:rPr>
              <w:t>ed</w:t>
            </w:r>
            <w:r w:rsidRPr="00164065">
              <w:rPr>
                <w:sz w:val="15"/>
                <w:szCs w:val="15"/>
              </w:rPr>
              <w:t xml:space="preserve"> custom orders, pack</w:t>
            </w:r>
            <w:r w:rsidR="006316C2">
              <w:rPr>
                <w:sz w:val="15"/>
                <w:szCs w:val="15"/>
              </w:rPr>
              <w:t>ed</w:t>
            </w:r>
            <w:r w:rsidRPr="00164065">
              <w:rPr>
                <w:sz w:val="15"/>
                <w:szCs w:val="15"/>
              </w:rPr>
              <w:t xml:space="preserve"> pizzas, and serve</w:t>
            </w:r>
            <w:r w:rsidR="006316C2">
              <w:rPr>
                <w:sz w:val="15"/>
                <w:szCs w:val="15"/>
              </w:rPr>
              <w:t>d</w:t>
            </w:r>
            <w:r w:rsidRPr="00164065">
              <w:rPr>
                <w:sz w:val="15"/>
                <w:szCs w:val="15"/>
              </w:rPr>
              <w:t xml:space="preserve"> customers according to their needs. Create</w:t>
            </w:r>
            <w:r w:rsidR="006316C2">
              <w:rPr>
                <w:sz w:val="15"/>
                <w:szCs w:val="15"/>
              </w:rPr>
              <w:t>d</w:t>
            </w:r>
            <w:r w:rsidRPr="00164065">
              <w:rPr>
                <w:sz w:val="15"/>
                <w:szCs w:val="15"/>
              </w:rPr>
              <w:t xml:space="preserve"> a fun and friendly experience for customers, while providing them with custom pizza orders.</w:t>
            </w:r>
          </w:p>
          <w:p w14:paraId="387A640F" w14:textId="4E092BF3" w:rsidR="00845668" w:rsidRPr="00164065" w:rsidRDefault="00845668" w:rsidP="00D521AD">
            <w:pPr>
              <w:rPr>
                <w:sz w:val="18"/>
                <w:szCs w:val="18"/>
              </w:rPr>
            </w:pPr>
          </w:p>
          <w:p w14:paraId="4A5D71A2" w14:textId="77777777" w:rsidR="00845668" w:rsidRPr="00164065" w:rsidRDefault="00845668" w:rsidP="00D521AD">
            <w:pPr>
              <w:rPr>
                <w:b/>
                <w:bCs/>
                <w:sz w:val="18"/>
                <w:szCs w:val="18"/>
              </w:rPr>
            </w:pPr>
            <w:r w:rsidRPr="00164065">
              <w:rPr>
                <w:b/>
                <w:bCs/>
                <w:sz w:val="18"/>
                <w:szCs w:val="18"/>
              </w:rPr>
              <w:t>Stella’s Ice Cream</w:t>
            </w:r>
          </w:p>
          <w:p w14:paraId="7DDD3A0D" w14:textId="77777777" w:rsidR="00845668" w:rsidRPr="00164065" w:rsidRDefault="00845668" w:rsidP="00D521AD">
            <w:pPr>
              <w:pStyle w:val="Heading2"/>
              <w:rPr>
                <w:i/>
                <w:iCs/>
                <w:sz w:val="18"/>
                <w:szCs w:val="18"/>
              </w:rPr>
            </w:pPr>
            <w:r w:rsidRPr="00164065">
              <w:rPr>
                <w:sz w:val="18"/>
                <w:szCs w:val="18"/>
              </w:rPr>
              <w:t>June 2025 – August 2025</w:t>
            </w:r>
          </w:p>
          <w:p w14:paraId="7557585A" w14:textId="77777777" w:rsidR="00911734" w:rsidRPr="00164065" w:rsidRDefault="00845668" w:rsidP="00911734">
            <w:pPr>
              <w:rPr>
                <w:sz w:val="15"/>
                <w:szCs w:val="15"/>
              </w:rPr>
            </w:pPr>
            <w:r w:rsidRPr="00164065">
              <w:rPr>
                <w:sz w:val="15"/>
                <w:szCs w:val="15"/>
              </w:rPr>
              <w:t>Served ice cream while creating</w:t>
            </w:r>
            <w:r w:rsidR="000072FD" w:rsidRPr="00164065">
              <w:rPr>
                <w:sz w:val="15"/>
                <w:szCs w:val="15"/>
              </w:rPr>
              <w:t xml:space="preserve"> </w:t>
            </w:r>
            <w:r w:rsidRPr="00164065">
              <w:rPr>
                <w:sz w:val="15"/>
                <w:szCs w:val="15"/>
              </w:rPr>
              <w:t>connections with customers. Answered questions about flavors, answered the phone, created a friendly and welcoming customer experience.</w:t>
            </w:r>
          </w:p>
          <w:p w14:paraId="0597BBF8" w14:textId="77777777" w:rsidR="00F604CC" w:rsidRDefault="00F604CC" w:rsidP="00911734">
            <w:pPr>
              <w:rPr>
                <w:sz w:val="16"/>
                <w:szCs w:val="16"/>
              </w:rPr>
            </w:pPr>
          </w:p>
          <w:p w14:paraId="2912DC75" w14:textId="77777777" w:rsidR="00164065" w:rsidRPr="00E47316" w:rsidRDefault="00164065" w:rsidP="00164065">
            <w:pPr>
              <w:rPr>
                <w:b/>
                <w:bCs/>
                <w:sz w:val="18"/>
                <w:szCs w:val="18"/>
              </w:rPr>
            </w:pPr>
            <w:r w:rsidRPr="00E47316">
              <w:rPr>
                <w:b/>
                <w:bCs/>
                <w:sz w:val="18"/>
                <w:szCs w:val="18"/>
              </w:rPr>
              <w:t>Jordan’s Garden Center and Seasonal Market</w:t>
            </w:r>
          </w:p>
          <w:p w14:paraId="2B08FBA3" w14:textId="5D09AF60" w:rsidR="00164065" w:rsidRPr="00164065" w:rsidRDefault="00164065" w:rsidP="00164065">
            <w:pPr>
              <w:pStyle w:val="Heading2"/>
              <w:rPr>
                <w:sz w:val="18"/>
                <w:szCs w:val="18"/>
              </w:rPr>
            </w:pPr>
            <w:r w:rsidRPr="00E47316">
              <w:rPr>
                <w:sz w:val="18"/>
                <w:szCs w:val="18"/>
              </w:rPr>
              <w:t>April 2023 – November 2023</w:t>
            </w:r>
          </w:p>
        </w:tc>
        <w:tc>
          <w:tcPr>
            <w:tcW w:w="1001" w:type="dxa"/>
          </w:tcPr>
          <w:p w14:paraId="33CBA8AC" w14:textId="77777777" w:rsidR="00845668" w:rsidRPr="00D521AD" w:rsidRDefault="00845668" w:rsidP="00D521AD">
            <w:pPr>
              <w:pStyle w:val="Heading3"/>
              <w:rPr>
                <w:szCs w:val="20"/>
                <w:lang w:val="en-US"/>
              </w:rPr>
            </w:pPr>
          </w:p>
        </w:tc>
        <w:tc>
          <w:tcPr>
            <w:tcW w:w="3472" w:type="dxa"/>
          </w:tcPr>
          <w:p w14:paraId="2C46F963" w14:textId="4733A417" w:rsidR="00845668" w:rsidRPr="00D521AD" w:rsidRDefault="00845668" w:rsidP="00D521AD">
            <w:pPr>
              <w:pStyle w:val="Heading3"/>
              <w:rPr>
                <w:szCs w:val="20"/>
                <w:lang w:val="en-US"/>
              </w:rPr>
            </w:pPr>
            <w:r w:rsidRPr="00D521AD">
              <w:rPr>
                <w:szCs w:val="20"/>
                <w:lang w:val="en-US"/>
              </w:rPr>
              <w:t xml:space="preserve">Determined and imaginative </w:t>
            </w:r>
            <w:r w:rsidR="00893BEE">
              <w:rPr>
                <w:szCs w:val="20"/>
                <w:lang w:val="en-US"/>
              </w:rPr>
              <w:t>high school junior</w:t>
            </w:r>
            <w:r w:rsidRPr="00D521AD">
              <w:rPr>
                <w:szCs w:val="20"/>
                <w:lang w:val="en-US"/>
              </w:rPr>
              <w:t xml:space="preserve"> looking to </w:t>
            </w:r>
            <w:r w:rsidR="00165FBC">
              <w:rPr>
                <w:szCs w:val="20"/>
                <w:lang w:val="en-US"/>
              </w:rPr>
              <w:t xml:space="preserve">gain work experience </w:t>
            </w:r>
            <w:r w:rsidR="00BC158C">
              <w:rPr>
                <w:szCs w:val="20"/>
                <w:lang w:val="en-US"/>
              </w:rPr>
              <w:t>and expand design skills.</w:t>
            </w:r>
          </w:p>
          <w:p w14:paraId="39DA0CFA" w14:textId="77777777" w:rsidR="00845668" w:rsidRPr="00D521AD" w:rsidRDefault="00845668" w:rsidP="00D521AD">
            <w:pPr>
              <w:rPr>
                <w:szCs w:val="20"/>
              </w:rPr>
            </w:pPr>
          </w:p>
          <w:p w14:paraId="7D30ADA1" w14:textId="77777777" w:rsidR="00845668" w:rsidRPr="00D521AD" w:rsidRDefault="00000000" w:rsidP="00D521AD">
            <w:pPr>
              <w:pStyle w:val="Subtitle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id w:val="-506755893"/>
                <w:placeholder>
                  <w:docPart w:val="AE5A7DF8FE034F7CBD6759DB40BCE40D"/>
                </w:placeholder>
                <w15:appearance w15:val="hidden"/>
              </w:sdtPr>
              <w:sdtContent>
                <w:r w:rsidR="00845668" w:rsidRPr="00D521AD">
                  <w:rPr>
                    <w:sz w:val="20"/>
                    <w:szCs w:val="20"/>
                  </w:rPr>
                  <w:t>Education</w:t>
                </w:r>
              </w:sdtContent>
            </w:sdt>
          </w:p>
          <w:p w14:paraId="4F81FF62" w14:textId="77777777" w:rsidR="00845668" w:rsidRPr="00D521AD" w:rsidRDefault="00845668" w:rsidP="00D521AD">
            <w:pPr>
              <w:rPr>
                <w:szCs w:val="20"/>
              </w:rPr>
            </w:pPr>
            <w:r w:rsidRPr="00D521AD">
              <w:rPr>
                <w:szCs w:val="20"/>
              </w:rPr>
              <w:t>Meridian Technical Charter High School</w:t>
            </w:r>
          </w:p>
          <w:p w14:paraId="492F4338" w14:textId="77777777" w:rsidR="00845668" w:rsidRPr="00D521AD" w:rsidRDefault="00845668" w:rsidP="00D521AD">
            <w:pPr>
              <w:rPr>
                <w:szCs w:val="20"/>
              </w:rPr>
            </w:pPr>
            <w:r w:rsidRPr="00D521AD">
              <w:rPr>
                <w:szCs w:val="20"/>
              </w:rPr>
              <w:t>Meridian, ID</w:t>
            </w:r>
          </w:p>
          <w:p w14:paraId="35329569" w14:textId="77777777" w:rsidR="00845668" w:rsidRPr="00D521AD" w:rsidRDefault="00845668" w:rsidP="00D521AD">
            <w:pPr>
              <w:rPr>
                <w:szCs w:val="20"/>
              </w:rPr>
            </w:pPr>
            <w:r w:rsidRPr="00D521AD">
              <w:rPr>
                <w:szCs w:val="20"/>
              </w:rPr>
              <w:t>Expected Graduation: 2027</w:t>
            </w:r>
          </w:p>
          <w:p w14:paraId="28F7700F" w14:textId="476A3D23" w:rsidR="00B84A5F" w:rsidRDefault="004B5793" w:rsidP="00911734">
            <w:pPr>
              <w:rPr>
                <w:szCs w:val="20"/>
              </w:rPr>
            </w:pPr>
            <w:r w:rsidRPr="004B5793">
              <w:rPr>
                <w:szCs w:val="20"/>
              </w:rPr>
              <w:t>3.9</w:t>
            </w:r>
            <w:r w:rsidR="00845668" w:rsidRPr="00D521AD">
              <w:rPr>
                <w:szCs w:val="20"/>
              </w:rPr>
              <w:t xml:space="preserve"> GPA</w:t>
            </w:r>
          </w:p>
          <w:p w14:paraId="36F9BEFB" w14:textId="77777777" w:rsidR="00DE5DF4" w:rsidRDefault="00DE5DF4" w:rsidP="00911734">
            <w:pPr>
              <w:rPr>
                <w:szCs w:val="20"/>
              </w:rPr>
            </w:pPr>
          </w:p>
          <w:p w14:paraId="2D4A03FD" w14:textId="77777777" w:rsidR="00FC2606" w:rsidRDefault="00FC2606" w:rsidP="00911734">
            <w:pPr>
              <w:rPr>
                <w:szCs w:val="20"/>
              </w:rPr>
            </w:pPr>
          </w:p>
          <w:p w14:paraId="4EF61C9C" w14:textId="7462B8D5" w:rsidR="005A0F22" w:rsidRPr="00E47316" w:rsidRDefault="005A0F22" w:rsidP="005A0F22">
            <w:pPr>
              <w:spacing w:line="240" w:lineRule="auto"/>
              <w:rPr>
                <w:szCs w:val="20"/>
              </w:rPr>
            </w:pPr>
            <w:r w:rsidRPr="00E47316">
              <w:rPr>
                <w:rFonts w:eastAsiaTheme="minorEastAsia"/>
                <w:b/>
                <w:caps/>
                <w:spacing w:val="20"/>
                <w:szCs w:val="20"/>
              </w:rPr>
              <w:t>Accomplishments</w:t>
            </w:r>
            <w:r w:rsidR="00FC2606">
              <w:rPr>
                <w:rFonts w:eastAsiaTheme="minorEastAsia"/>
                <w:b/>
                <w:caps/>
                <w:spacing w:val="20"/>
                <w:szCs w:val="20"/>
              </w:rPr>
              <w:br/>
            </w:r>
          </w:p>
          <w:p w14:paraId="52B47BA4" w14:textId="77777777" w:rsidR="005A0F22" w:rsidRPr="008D70C1" w:rsidRDefault="005A0F22" w:rsidP="005A0F22">
            <w:pPr>
              <w:spacing w:line="240" w:lineRule="auto"/>
              <w:rPr>
                <w:szCs w:val="20"/>
              </w:rPr>
            </w:pPr>
            <w:r w:rsidRPr="008D70C1">
              <w:rPr>
                <w:b/>
                <w:bCs/>
                <w:szCs w:val="20"/>
              </w:rPr>
              <w:t>Honor Roll</w:t>
            </w:r>
            <w:r w:rsidRPr="008D70C1">
              <w:rPr>
                <w:szCs w:val="20"/>
              </w:rPr>
              <w:t xml:space="preserve"> </w:t>
            </w:r>
          </w:p>
          <w:p w14:paraId="3F475FFF" w14:textId="4106F765" w:rsidR="00911734" w:rsidRDefault="005A0F22" w:rsidP="00DE5DF4">
            <w:pPr>
              <w:spacing w:line="240" w:lineRule="auto"/>
              <w:rPr>
                <w:szCs w:val="20"/>
              </w:rPr>
            </w:pPr>
            <w:r w:rsidRPr="008D70C1">
              <w:rPr>
                <w:szCs w:val="20"/>
              </w:rPr>
              <w:t>2020-202</w:t>
            </w:r>
            <w:r w:rsidR="00BC158C">
              <w:rPr>
                <w:szCs w:val="20"/>
              </w:rPr>
              <w:t>6</w:t>
            </w:r>
          </w:p>
          <w:p w14:paraId="54354A1A" w14:textId="77777777" w:rsidR="00AA5D27" w:rsidRDefault="00AA5D27" w:rsidP="00DE5DF4">
            <w:pPr>
              <w:spacing w:line="240" w:lineRule="auto"/>
              <w:rPr>
                <w:szCs w:val="20"/>
              </w:rPr>
            </w:pPr>
          </w:p>
          <w:p w14:paraId="45EFCCC9" w14:textId="77777777" w:rsidR="00AA5D27" w:rsidRDefault="00AA5D27" w:rsidP="00DE5DF4">
            <w:pPr>
              <w:spacing w:line="240" w:lineRule="auto"/>
              <w:rPr>
                <w:b/>
                <w:bCs/>
                <w:szCs w:val="20"/>
              </w:rPr>
            </w:pPr>
            <w:r w:rsidRPr="008D70C1">
              <w:rPr>
                <w:b/>
                <w:bCs/>
                <w:szCs w:val="20"/>
              </w:rPr>
              <w:t>President’s Award for Educational</w:t>
            </w:r>
          </w:p>
          <w:p w14:paraId="51982115" w14:textId="77777777" w:rsidR="00AA5D27" w:rsidRDefault="00AA5D27" w:rsidP="00DE5DF4">
            <w:pPr>
              <w:spacing w:line="240" w:lineRule="auto"/>
              <w:rPr>
                <w:b/>
                <w:bCs/>
                <w:szCs w:val="20"/>
              </w:rPr>
            </w:pPr>
            <w:r w:rsidRPr="008D70C1">
              <w:rPr>
                <w:b/>
                <w:bCs/>
                <w:szCs w:val="20"/>
              </w:rPr>
              <w:t>Achievement</w:t>
            </w:r>
          </w:p>
          <w:p w14:paraId="76939F72" w14:textId="05F8E9C3" w:rsidR="002A274C" w:rsidRPr="002A274C" w:rsidRDefault="002A274C" w:rsidP="00DE5DF4">
            <w:pPr>
              <w:spacing w:line="240" w:lineRule="auto"/>
              <w:rPr>
                <w:szCs w:val="20"/>
              </w:rPr>
            </w:pPr>
            <w:r w:rsidRPr="008D70C1">
              <w:rPr>
                <w:szCs w:val="20"/>
              </w:rPr>
              <w:t>2023</w:t>
            </w:r>
          </w:p>
        </w:tc>
      </w:tr>
      <w:tr w:rsidR="00845668" w:rsidRPr="00390A38" w14:paraId="2B7E047F" w14:textId="77777777" w:rsidTr="00E47316">
        <w:trPr>
          <w:trHeight w:val="5963"/>
        </w:trPr>
        <w:tc>
          <w:tcPr>
            <w:tcW w:w="6597" w:type="dxa"/>
          </w:tcPr>
          <w:p w14:paraId="6ECBA79D" w14:textId="523E3783" w:rsidR="00845668" w:rsidRPr="00164065" w:rsidRDefault="00845668" w:rsidP="00D521AD">
            <w:pPr>
              <w:rPr>
                <w:sz w:val="15"/>
                <w:szCs w:val="15"/>
              </w:rPr>
            </w:pPr>
            <w:r w:rsidRPr="00164065">
              <w:rPr>
                <w:sz w:val="15"/>
                <w:szCs w:val="15"/>
              </w:rPr>
              <w:t xml:space="preserve">Assisted </w:t>
            </w:r>
            <w:r w:rsidR="00C33C0A" w:rsidRPr="00164065">
              <w:rPr>
                <w:sz w:val="15"/>
                <w:szCs w:val="15"/>
              </w:rPr>
              <w:t>c</w:t>
            </w:r>
            <w:r w:rsidRPr="00164065">
              <w:rPr>
                <w:sz w:val="15"/>
                <w:szCs w:val="15"/>
              </w:rPr>
              <w:t xml:space="preserve">ustomers and helped guide towards the goods that were needed. Worked and managed the </w:t>
            </w:r>
            <w:r w:rsidR="00F33679" w:rsidRPr="00164065">
              <w:rPr>
                <w:sz w:val="15"/>
                <w:szCs w:val="15"/>
              </w:rPr>
              <w:t>c</w:t>
            </w:r>
            <w:r w:rsidRPr="00164065">
              <w:rPr>
                <w:sz w:val="15"/>
                <w:szCs w:val="15"/>
              </w:rPr>
              <w:t xml:space="preserve">ash </w:t>
            </w:r>
            <w:r w:rsidR="00F33679" w:rsidRPr="00164065">
              <w:rPr>
                <w:sz w:val="15"/>
                <w:szCs w:val="15"/>
              </w:rPr>
              <w:t>r</w:t>
            </w:r>
            <w:r w:rsidRPr="00164065">
              <w:rPr>
                <w:sz w:val="15"/>
                <w:szCs w:val="15"/>
              </w:rPr>
              <w:t xml:space="preserve">egister. Watered </w:t>
            </w:r>
            <w:r w:rsidR="00F33679" w:rsidRPr="00164065">
              <w:rPr>
                <w:sz w:val="15"/>
                <w:szCs w:val="15"/>
              </w:rPr>
              <w:t>p</w:t>
            </w:r>
            <w:r w:rsidRPr="00164065">
              <w:rPr>
                <w:sz w:val="15"/>
                <w:szCs w:val="15"/>
              </w:rPr>
              <w:t xml:space="preserve">lants and </w:t>
            </w:r>
            <w:r w:rsidR="00F33679" w:rsidRPr="00164065">
              <w:rPr>
                <w:sz w:val="15"/>
                <w:szCs w:val="15"/>
              </w:rPr>
              <w:t>t</w:t>
            </w:r>
            <w:r w:rsidRPr="00164065">
              <w:rPr>
                <w:sz w:val="15"/>
                <w:szCs w:val="15"/>
              </w:rPr>
              <w:t xml:space="preserve">ransported </w:t>
            </w:r>
            <w:r w:rsidR="00F33679" w:rsidRPr="00164065">
              <w:rPr>
                <w:sz w:val="15"/>
                <w:szCs w:val="15"/>
              </w:rPr>
              <w:t>p</w:t>
            </w:r>
            <w:r w:rsidRPr="00164065">
              <w:rPr>
                <w:sz w:val="15"/>
                <w:szCs w:val="15"/>
              </w:rPr>
              <w:t>umpkins.</w:t>
            </w:r>
          </w:p>
          <w:p w14:paraId="15EA26DA" w14:textId="77777777" w:rsidR="00845668" w:rsidRPr="00E47316" w:rsidRDefault="00845668" w:rsidP="00D521AD">
            <w:pPr>
              <w:rPr>
                <w:sz w:val="16"/>
                <w:szCs w:val="16"/>
              </w:rPr>
            </w:pPr>
            <w:r w:rsidRPr="00E47316">
              <w:rPr>
                <w:noProof/>
                <w:sz w:val="16"/>
                <w:szCs w:val="16"/>
                <w:lang w:val="en-AU" w:eastAsia="en-AU"/>
              </w:rPr>
              <mc:AlternateContent>
                <mc:Choice Requires="wps">
                  <w:drawing>
                    <wp:inline distT="0" distB="0" distL="0" distR="0" wp14:anchorId="1C7F53F5" wp14:editId="5BC48CFC">
                      <wp:extent cx="1609090" cy="0"/>
                      <wp:effectExtent l="0" t="0" r="0" b="0"/>
                      <wp:docPr id="1221341459" name="Straight Connector 1221341459" descr="Decorative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0909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2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line w14:anchorId="634E2157" id="Straight Connector 1221341459" o:spid="_x0000_s1026" alt="Decorative" style="visibility:visible;mso-wrap-style:square;mso-left-percent:-10001;mso-top-percent:-10001;mso-position-horizontal:absolute;mso-position-horizontal-relative:char;mso-position-vertical:absolute;mso-position-vertical-relative:line;mso-left-percent:-10001;mso-top-percent:-10001" from="0,0" to="126.7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" strokecolor="black [3215]" strokeweight=".5pt">
                      <v:stroke joinstyle="miter"/>
                      <w10:anchorlock/>
                    </v:line>
                  </w:pict>
                </mc:Fallback>
              </mc:AlternateContent>
            </w:r>
          </w:p>
          <w:p w14:paraId="52E13390" w14:textId="75D1364C" w:rsidR="00845668" w:rsidRPr="00055806" w:rsidRDefault="00845668" w:rsidP="00D521AD">
            <w:pPr>
              <w:rPr>
                <w:sz w:val="18"/>
                <w:szCs w:val="18"/>
              </w:rPr>
            </w:pPr>
          </w:p>
          <w:p w14:paraId="24840843" w14:textId="4C007BCA" w:rsidR="00845668" w:rsidRDefault="00845668" w:rsidP="00D521AD">
            <w:pPr>
              <w:pStyle w:val="Subtitle"/>
              <w:rPr>
                <w:color w:val="355A87"/>
                <w:sz w:val="20"/>
                <w:szCs w:val="20"/>
              </w:rPr>
            </w:pPr>
            <w:r w:rsidRPr="00055806">
              <w:rPr>
                <w:sz w:val="20"/>
                <w:szCs w:val="20"/>
              </w:rPr>
              <w:t xml:space="preserve">Related </w:t>
            </w:r>
            <w:r w:rsidRPr="008015BC">
              <w:rPr>
                <w:sz w:val="20"/>
                <w:szCs w:val="20"/>
              </w:rPr>
              <w:t>experience</w:t>
            </w:r>
          </w:p>
          <w:p w14:paraId="50EF4367" w14:textId="2B69FDB2" w:rsidR="000D7270" w:rsidRPr="00E47316" w:rsidRDefault="000D7270" w:rsidP="000D7270">
            <w:pPr>
              <w:rPr>
                <w:b/>
                <w:bCs/>
                <w:sz w:val="18"/>
                <w:szCs w:val="18"/>
              </w:rPr>
            </w:pPr>
            <w:r w:rsidRPr="00E47316">
              <w:rPr>
                <w:b/>
                <w:bCs/>
                <w:sz w:val="18"/>
                <w:szCs w:val="18"/>
              </w:rPr>
              <w:t>A/V with Hope Lutheran Church</w:t>
            </w:r>
          </w:p>
          <w:p w14:paraId="56F87974" w14:textId="7C6A3134" w:rsidR="000D7270" w:rsidRPr="00164065" w:rsidRDefault="0046686A" w:rsidP="000D7270">
            <w:pPr>
              <w:rPr>
                <w:sz w:val="15"/>
                <w:szCs w:val="15"/>
              </w:rPr>
            </w:pPr>
            <w:r w:rsidRPr="00164065">
              <w:rPr>
                <w:sz w:val="15"/>
                <w:szCs w:val="15"/>
              </w:rPr>
              <w:t xml:space="preserve">Helped diagnose technical issues, </w:t>
            </w:r>
            <w:r w:rsidR="005B1C91" w:rsidRPr="00164065">
              <w:rPr>
                <w:sz w:val="15"/>
                <w:szCs w:val="15"/>
              </w:rPr>
              <w:t>designed, organized, and clicked through slides during church</w:t>
            </w:r>
            <w:r w:rsidR="00855CFA" w:rsidRPr="00164065">
              <w:rPr>
                <w:sz w:val="15"/>
                <w:szCs w:val="15"/>
              </w:rPr>
              <w:t xml:space="preserve">. Setup and </w:t>
            </w:r>
            <w:r w:rsidR="00893BEE" w:rsidRPr="00164065">
              <w:rPr>
                <w:sz w:val="15"/>
                <w:szCs w:val="15"/>
              </w:rPr>
              <w:t xml:space="preserve">livestreamed </w:t>
            </w:r>
            <w:r w:rsidR="002C0621" w:rsidRPr="00164065">
              <w:rPr>
                <w:sz w:val="15"/>
                <w:szCs w:val="15"/>
              </w:rPr>
              <w:t>for online users.</w:t>
            </w:r>
          </w:p>
          <w:p w14:paraId="788BBBF8" w14:textId="77777777" w:rsidR="002C0621" w:rsidRPr="00E47316" w:rsidRDefault="002C0621" w:rsidP="000D7270">
            <w:pPr>
              <w:rPr>
                <w:sz w:val="18"/>
                <w:szCs w:val="18"/>
              </w:rPr>
            </w:pPr>
          </w:p>
          <w:p w14:paraId="0F7E846B" w14:textId="184A1A9F" w:rsidR="002C0621" w:rsidRPr="00E47316" w:rsidRDefault="002C0621" w:rsidP="002C0621">
            <w:pPr>
              <w:rPr>
                <w:b/>
                <w:bCs/>
                <w:sz w:val="18"/>
                <w:szCs w:val="18"/>
              </w:rPr>
            </w:pPr>
            <w:r w:rsidRPr="00E47316">
              <w:rPr>
                <w:b/>
                <w:bCs/>
                <w:sz w:val="18"/>
                <w:szCs w:val="18"/>
              </w:rPr>
              <w:t>Designed and Coded Websites</w:t>
            </w:r>
          </w:p>
          <w:p w14:paraId="1D4A9F97" w14:textId="7A8564FB" w:rsidR="00EB6A69" w:rsidRPr="00164065" w:rsidRDefault="004D633D" w:rsidP="002C0621">
            <w:pPr>
              <w:rPr>
                <w:sz w:val="15"/>
                <w:szCs w:val="15"/>
              </w:rPr>
            </w:pPr>
            <w:r w:rsidRPr="00164065">
              <w:rPr>
                <w:sz w:val="15"/>
                <w:szCs w:val="15"/>
              </w:rPr>
              <w:t xml:space="preserve">Created websites for </w:t>
            </w:r>
            <w:r w:rsidR="00F33679" w:rsidRPr="00164065">
              <w:rPr>
                <w:sz w:val="15"/>
                <w:szCs w:val="15"/>
              </w:rPr>
              <w:t>s</w:t>
            </w:r>
            <w:r w:rsidRPr="00164065">
              <w:rPr>
                <w:sz w:val="15"/>
                <w:szCs w:val="15"/>
              </w:rPr>
              <w:t xml:space="preserve">chool </w:t>
            </w:r>
            <w:r w:rsidR="00F33679" w:rsidRPr="00164065">
              <w:rPr>
                <w:sz w:val="15"/>
                <w:szCs w:val="15"/>
              </w:rPr>
              <w:t>p</w:t>
            </w:r>
            <w:r w:rsidRPr="00164065">
              <w:rPr>
                <w:sz w:val="15"/>
                <w:szCs w:val="15"/>
              </w:rPr>
              <w:t>rojects</w:t>
            </w:r>
            <w:r w:rsidR="00467651" w:rsidRPr="00164065">
              <w:rPr>
                <w:sz w:val="15"/>
                <w:szCs w:val="15"/>
              </w:rPr>
              <w:t xml:space="preserve"> and</w:t>
            </w:r>
            <w:r w:rsidR="00B8374F" w:rsidRPr="00164065">
              <w:rPr>
                <w:sz w:val="15"/>
                <w:szCs w:val="15"/>
              </w:rPr>
              <w:t xml:space="preserve"> actual businesses. Coded a fun holiday-themed website for the Boise State University</w:t>
            </w:r>
            <w:r w:rsidR="00F33679" w:rsidRPr="00164065">
              <w:rPr>
                <w:sz w:val="15"/>
                <w:szCs w:val="15"/>
              </w:rPr>
              <w:t>,</w:t>
            </w:r>
            <w:r w:rsidR="00B8374F" w:rsidRPr="00164065">
              <w:rPr>
                <w:sz w:val="15"/>
                <w:szCs w:val="15"/>
              </w:rPr>
              <w:t xml:space="preserve"> Department of Financial Aid. </w:t>
            </w:r>
            <w:r w:rsidR="00775E39" w:rsidRPr="00164065">
              <w:rPr>
                <w:sz w:val="15"/>
                <w:szCs w:val="15"/>
              </w:rPr>
              <w:t>Designed Hi-Fidelity prototypes using Figma and Adobe XD.</w:t>
            </w:r>
          </w:p>
          <w:p w14:paraId="3D0C0740" w14:textId="3EE4BC5B" w:rsidR="00845668" w:rsidRPr="00055806" w:rsidRDefault="00845668" w:rsidP="00D521AD">
            <w:pPr>
              <w:pStyle w:val="Subtitle"/>
              <w:rPr>
                <w:sz w:val="20"/>
                <w:szCs w:val="20"/>
                <w:lang w:val="de-DE"/>
              </w:rPr>
            </w:pPr>
            <w:r w:rsidRPr="00055806">
              <w:rPr>
                <w:noProof/>
                <w:sz w:val="20"/>
                <w:szCs w:val="20"/>
                <w:lang w:val="en-AU" w:eastAsia="en-AU"/>
              </w:rPr>
              <mc:AlternateContent>
                <mc:Choice Requires="wps">
                  <w:drawing>
                    <wp:inline distT="0" distB="0" distL="0" distR="0" wp14:anchorId="1E61751E" wp14:editId="67072C4F">
                      <wp:extent cx="1609090" cy="0"/>
                      <wp:effectExtent l="0" t="0" r="0" b="0"/>
                      <wp:docPr id="470335835" name="Straight Connector 470335835" descr="Decorative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0909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2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line w14:anchorId="21365237" id="Straight Connector 470335835" o:spid="_x0000_s1026" alt="Decorative" style="visibility:visible;mso-wrap-style:square;mso-left-percent:-10001;mso-top-percent:-10001;mso-position-horizontal:absolute;mso-position-horizontal-relative:char;mso-position-vertical:absolute;mso-position-vertical-relative:line;mso-left-percent:-10001;mso-top-percent:-10001" from="0,0" to="126.7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" strokecolor="black [3215]" strokeweight=".5pt">
                      <v:stroke joinstyle="miter"/>
                      <w10:anchorlock/>
                    </v:line>
                  </w:pict>
                </mc:Fallback>
              </mc:AlternateContent>
            </w:r>
          </w:p>
          <w:p w14:paraId="6782ED67" w14:textId="10F8C3F5" w:rsidR="00B4149E" w:rsidRPr="00041327" w:rsidRDefault="00845668" w:rsidP="00041327">
            <w:pPr>
              <w:pStyle w:val="Subtitle"/>
              <w:rPr>
                <w:sz w:val="20"/>
                <w:szCs w:val="20"/>
              </w:rPr>
            </w:pPr>
            <w:r w:rsidRPr="00055806">
              <w:rPr>
                <w:sz w:val="20"/>
                <w:szCs w:val="20"/>
              </w:rPr>
              <w:t>CErtifications</w:t>
            </w:r>
          </w:p>
          <w:p w14:paraId="01DBE330" w14:textId="77777777" w:rsidR="001130E4" w:rsidRDefault="001130E4" w:rsidP="001130E4">
            <w:pPr>
              <w:rPr>
                <w:b/>
                <w:bCs/>
                <w:sz w:val="17"/>
                <w:szCs w:val="17"/>
              </w:rPr>
            </w:pPr>
            <w:r w:rsidRPr="001360E0">
              <w:rPr>
                <w:b/>
                <w:bCs/>
                <w:sz w:val="17"/>
                <w:szCs w:val="17"/>
              </w:rPr>
              <w:t>Adobe Certified Professional in:</w:t>
            </w:r>
          </w:p>
          <w:p w14:paraId="6BA74AE7" w14:textId="77777777" w:rsidR="001130E4" w:rsidRPr="003E7271" w:rsidRDefault="001130E4" w:rsidP="001130E4">
            <w:pPr>
              <w:pStyle w:val="ListParagraph"/>
              <w:numPr>
                <w:ilvl w:val="0"/>
                <w:numId w:val="35"/>
              </w:numPr>
              <w:rPr>
                <w:sz w:val="17"/>
                <w:szCs w:val="17"/>
              </w:rPr>
            </w:pPr>
            <w:r w:rsidRPr="003E7271">
              <w:rPr>
                <w:sz w:val="17"/>
                <w:szCs w:val="17"/>
              </w:rPr>
              <w:t>Video Design</w:t>
            </w:r>
            <w:r>
              <w:rPr>
                <w:sz w:val="17"/>
                <w:szCs w:val="17"/>
              </w:rPr>
              <w:t xml:space="preserve"> – May 2026</w:t>
            </w:r>
          </w:p>
          <w:p w14:paraId="0BF16F0B" w14:textId="77777777" w:rsidR="001130E4" w:rsidRPr="001360E0" w:rsidRDefault="001130E4" w:rsidP="001130E4">
            <w:pPr>
              <w:pStyle w:val="ListParagraph"/>
              <w:numPr>
                <w:ilvl w:val="0"/>
                <w:numId w:val="32"/>
              </w:numPr>
              <w:rPr>
                <w:sz w:val="17"/>
                <w:szCs w:val="17"/>
              </w:rPr>
            </w:pPr>
            <w:r w:rsidRPr="001360E0">
              <w:rPr>
                <w:sz w:val="17"/>
                <w:szCs w:val="17"/>
              </w:rPr>
              <w:t>Visual Design - May 2025</w:t>
            </w:r>
          </w:p>
          <w:p w14:paraId="483DAB6C" w14:textId="77777777" w:rsidR="001130E4" w:rsidRPr="001360E0" w:rsidRDefault="001130E4" w:rsidP="001130E4">
            <w:pPr>
              <w:pStyle w:val="ListParagraph"/>
              <w:numPr>
                <w:ilvl w:val="0"/>
                <w:numId w:val="32"/>
              </w:numPr>
              <w:rPr>
                <w:sz w:val="17"/>
                <w:szCs w:val="17"/>
              </w:rPr>
            </w:pPr>
            <w:r w:rsidRPr="001360E0">
              <w:rPr>
                <w:sz w:val="17"/>
                <w:szCs w:val="17"/>
              </w:rPr>
              <w:t>Visual Design using Adobe Photoshop - May 2025</w:t>
            </w:r>
          </w:p>
          <w:p w14:paraId="00E63172" w14:textId="33002A0A" w:rsidR="001130E4" w:rsidRDefault="001130E4" w:rsidP="001130E4">
            <w:pPr>
              <w:pStyle w:val="ListParagraph"/>
              <w:numPr>
                <w:ilvl w:val="0"/>
                <w:numId w:val="32"/>
              </w:numPr>
              <w:rPr>
                <w:sz w:val="17"/>
                <w:szCs w:val="17"/>
              </w:rPr>
            </w:pPr>
            <w:r w:rsidRPr="001360E0">
              <w:rPr>
                <w:sz w:val="17"/>
                <w:szCs w:val="17"/>
              </w:rPr>
              <w:t>Graphic Design and Illustration using Adobe Illustrator - March 2025</w:t>
            </w:r>
          </w:p>
          <w:p w14:paraId="0E699CC2" w14:textId="77777777" w:rsidR="001130E4" w:rsidRDefault="001130E4" w:rsidP="001130E4">
            <w:pPr>
              <w:pStyle w:val="ListParagraph"/>
              <w:rPr>
                <w:sz w:val="17"/>
                <w:szCs w:val="17"/>
              </w:rPr>
            </w:pPr>
          </w:p>
          <w:p w14:paraId="480EFEAD" w14:textId="45935781" w:rsidR="00750656" w:rsidRPr="001360E0" w:rsidRDefault="00845668" w:rsidP="00F947F8">
            <w:pPr>
              <w:rPr>
                <w:b/>
                <w:bCs/>
                <w:sz w:val="17"/>
                <w:szCs w:val="17"/>
              </w:rPr>
            </w:pPr>
            <w:r w:rsidRPr="001360E0">
              <w:rPr>
                <w:b/>
                <w:bCs/>
                <w:sz w:val="17"/>
                <w:szCs w:val="17"/>
              </w:rPr>
              <w:t>Microsoft Office Specialist:</w:t>
            </w:r>
          </w:p>
          <w:p w14:paraId="555803F4" w14:textId="149682C7" w:rsidR="00845668" w:rsidRDefault="00750656" w:rsidP="00F947F8">
            <w:pPr>
              <w:pStyle w:val="ListParagraph"/>
              <w:numPr>
                <w:ilvl w:val="0"/>
                <w:numId w:val="28"/>
              </w:numPr>
              <w:rPr>
                <w:sz w:val="17"/>
                <w:szCs w:val="17"/>
              </w:rPr>
            </w:pPr>
            <w:r w:rsidRPr="00750656">
              <w:rPr>
                <w:sz w:val="17"/>
                <w:szCs w:val="17"/>
              </w:rPr>
              <w:t>Excel Associate (Microsoft 365 Apps)</w:t>
            </w:r>
            <w:r w:rsidR="001130E4">
              <w:rPr>
                <w:sz w:val="17"/>
                <w:szCs w:val="17"/>
              </w:rPr>
              <w:t xml:space="preserve"> – April 2026</w:t>
            </w:r>
          </w:p>
          <w:p w14:paraId="0B18ACC7" w14:textId="48B5A2BC" w:rsidR="00750656" w:rsidRPr="001360E0" w:rsidRDefault="00750656" w:rsidP="00F947F8">
            <w:pPr>
              <w:pStyle w:val="ListParagraph"/>
              <w:numPr>
                <w:ilvl w:val="0"/>
                <w:numId w:val="28"/>
              </w:numPr>
              <w:rPr>
                <w:sz w:val="17"/>
                <w:szCs w:val="17"/>
              </w:rPr>
            </w:pPr>
            <w:r w:rsidRPr="001360E0">
              <w:rPr>
                <w:sz w:val="17"/>
                <w:szCs w:val="17"/>
              </w:rPr>
              <w:t>Word Associate (Office 2019) – September 2025</w:t>
            </w:r>
          </w:p>
          <w:p w14:paraId="2C9C8FCB" w14:textId="77777777" w:rsidR="00845668" w:rsidRPr="001360E0" w:rsidRDefault="00845668" w:rsidP="00F947F8">
            <w:pPr>
              <w:pStyle w:val="ListParagraph"/>
              <w:numPr>
                <w:ilvl w:val="0"/>
                <w:numId w:val="28"/>
              </w:numPr>
              <w:rPr>
                <w:sz w:val="17"/>
                <w:szCs w:val="17"/>
              </w:rPr>
            </w:pPr>
            <w:r w:rsidRPr="001360E0">
              <w:rPr>
                <w:sz w:val="17"/>
                <w:szCs w:val="17"/>
              </w:rPr>
              <w:t>PowerPoint Associate (Office 2019) – April 2025</w:t>
            </w:r>
          </w:p>
          <w:p w14:paraId="3EE2C528" w14:textId="77777777" w:rsidR="00041327" w:rsidRPr="001130E4" w:rsidRDefault="00041327" w:rsidP="001130E4">
            <w:pPr>
              <w:rPr>
                <w:sz w:val="17"/>
                <w:szCs w:val="17"/>
              </w:rPr>
            </w:pPr>
          </w:p>
          <w:p w14:paraId="773B0C2B" w14:textId="77777777" w:rsidR="00041327" w:rsidRPr="001360E0" w:rsidRDefault="00041327" w:rsidP="00041327">
            <w:pPr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 xml:space="preserve">OSHA: </w:t>
            </w:r>
            <w:r w:rsidRPr="001360E0">
              <w:rPr>
                <w:b/>
                <w:bCs/>
                <w:sz w:val="17"/>
                <w:szCs w:val="17"/>
              </w:rPr>
              <w:t>10-Hour General Industry</w:t>
            </w:r>
            <w:r>
              <w:rPr>
                <w:b/>
                <w:bCs/>
                <w:sz w:val="17"/>
                <w:szCs w:val="17"/>
              </w:rPr>
              <w:t xml:space="preserve"> </w:t>
            </w:r>
            <w:r w:rsidRPr="001360E0">
              <w:rPr>
                <w:b/>
                <w:bCs/>
                <w:sz w:val="17"/>
                <w:szCs w:val="17"/>
              </w:rPr>
              <w:t>– November 2025</w:t>
            </w:r>
          </w:p>
          <w:p w14:paraId="4DB7BA93" w14:textId="77777777" w:rsidR="00845668" w:rsidRPr="001360E0" w:rsidRDefault="00845668" w:rsidP="00F947F8">
            <w:pPr>
              <w:rPr>
                <w:sz w:val="17"/>
                <w:szCs w:val="17"/>
              </w:rPr>
            </w:pPr>
          </w:p>
          <w:p w14:paraId="0A4EFDE3" w14:textId="136EA058" w:rsidR="00845668" w:rsidRPr="001360E0" w:rsidRDefault="00845668" w:rsidP="00F947F8">
            <w:pPr>
              <w:rPr>
                <w:b/>
                <w:bCs/>
                <w:sz w:val="17"/>
                <w:szCs w:val="17"/>
              </w:rPr>
            </w:pPr>
            <w:r w:rsidRPr="001360E0">
              <w:rPr>
                <w:b/>
                <w:bCs/>
                <w:sz w:val="17"/>
                <w:szCs w:val="17"/>
              </w:rPr>
              <w:t>IT Specialist: HTML and CSS - October 2024</w:t>
            </w:r>
          </w:p>
          <w:p w14:paraId="447F237B" w14:textId="006BB713" w:rsidR="00845668" w:rsidRPr="00F947F8" w:rsidRDefault="00845668" w:rsidP="00F947F8">
            <w:pPr>
              <w:rPr>
                <w:sz w:val="19"/>
                <w:szCs w:val="19"/>
              </w:rPr>
            </w:pPr>
          </w:p>
        </w:tc>
        <w:tc>
          <w:tcPr>
            <w:tcW w:w="1001" w:type="dxa"/>
          </w:tcPr>
          <w:p w14:paraId="4A7E7E58" w14:textId="77777777" w:rsidR="00845668" w:rsidRPr="00D521AD" w:rsidRDefault="00845668" w:rsidP="00D521AD">
            <w:pPr>
              <w:rPr>
                <w:szCs w:val="20"/>
              </w:rPr>
            </w:pPr>
          </w:p>
        </w:tc>
        <w:tc>
          <w:tcPr>
            <w:tcW w:w="3472" w:type="dxa"/>
          </w:tcPr>
          <w:p w14:paraId="170C8147" w14:textId="77777777" w:rsidR="002A274C" w:rsidRDefault="002A274C" w:rsidP="008D70C1">
            <w:pPr>
              <w:spacing w:line="240" w:lineRule="auto"/>
              <w:rPr>
                <w:szCs w:val="20"/>
              </w:rPr>
            </w:pPr>
          </w:p>
          <w:p w14:paraId="19B7614E" w14:textId="6F40766F" w:rsidR="00845668" w:rsidRPr="008D70C1" w:rsidRDefault="00845668" w:rsidP="008D70C1">
            <w:pPr>
              <w:spacing w:line="240" w:lineRule="auto"/>
              <w:rPr>
                <w:b/>
                <w:bCs/>
                <w:szCs w:val="20"/>
              </w:rPr>
            </w:pPr>
            <w:r w:rsidRPr="008D70C1">
              <w:rPr>
                <w:b/>
                <w:bCs/>
                <w:szCs w:val="20"/>
              </w:rPr>
              <w:t>Student of the Year award</w:t>
            </w:r>
          </w:p>
          <w:p w14:paraId="2B1CAD40" w14:textId="77777777" w:rsidR="00845668" w:rsidRPr="008D70C1" w:rsidRDefault="00845668" w:rsidP="008D70C1">
            <w:pPr>
              <w:spacing w:line="240" w:lineRule="auto"/>
              <w:rPr>
                <w:szCs w:val="20"/>
              </w:rPr>
            </w:pPr>
            <w:r w:rsidRPr="008D70C1">
              <w:rPr>
                <w:szCs w:val="20"/>
              </w:rPr>
              <w:t>2023</w:t>
            </w:r>
          </w:p>
          <w:p w14:paraId="062F47C5" w14:textId="77777777" w:rsidR="00845668" w:rsidRPr="008D70C1" w:rsidRDefault="00845668" w:rsidP="008D70C1">
            <w:pPr>
              <w:spacing w:line="240" w:lineRule="auto"/>
              <w:rPr>
                <w:szCs w:val="20"/>
              </w:rPr>
            </w:pPr>
          </w:p>
          <w:p w14:paraId="5EE10A09" w14:textId="77777777" w:rsidR="00845668" w:rsidRPr="008D70C1" w:rsidRDefault="00845668" w:rsidP="008D70C1">
            <w:pPr>
              <w:spacing w:line="240" w:lineRule="auto"/>
              <w:rPr>
                <w:b/>
                <w:bCs/>
                <w:szCs w:val="20"/>
              </w:rPr>
            </w:pPr>
            <w:r w:rsidRPr="008D70C1">
              <w:rPr>
                <w:b/>
                <w:bCs/>
                <w:szCs w:val="20"/>
              </w:rPr>
              <w:t>Student Athlete award</w:t>
            </w:r>
          </w:p>
          <w:p w14:paraId="7A4AE152" w14:textId="77777777" w:rsidR="00845668" w:rsidRPr="008D70C1" w:rsidRDefault="00845668" w:rsidP="008D70C1">
            <w:pPr>
              <w:spacing w:line="240" w:lineRule="auto"/>
              <w:rPr>
                <w:szCs w:val="20"/>
              </w:rPr>
            </w:pPr>
            <w:r w:rsidRPr="008D70C1">
              <w:rPr>
                <w:szCs w:val="20"/>
              </w:rPr>
              <w:t>2023</w:t>
            </w:r>
          </w:p>
          <w:p w14:paraId="25B2EFC4" w14:textId="77777777" w:rsidR="00845668" w:rsidRDefault="00845668" w:rsidP="00D521AD">
            <w:pPr>
              <w:pStyle w:val="ListParagraph"/>
              <w:rPr>
                <w:szCs w:val="20"/>
              </w:rPr>
            </w:pPr>
          </w:p>
          <w:p w14:paraId="199AC4D6" w14:textId="77777777" w:rsidR="00B84A5F" w:rsidRPr="00D521AD" w:rsidRDefault="00B84A5F" w:rsidP="00D521AD">
            <w:pPr>
              <w:pStyle w:val="ListParagraph"/>
              <w:rPr>
                <w:szCs w:val="20"/>
              </w:rPr>
            </w:pPr>
          </w:p>
          <w:p w14:paraId="5CA4F81C" w14:textId="5E32E7EC" w:rsidR="00845668" w:rsidRDefault="00845668" w:rsidP="00D521AD">
            <w:pPr>
              <w:pStyle w:val="Subtitl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Community Service</w:t>
            </w:r>
          </w:p>
          <w:p w14:paraId="21DCCB67" w14:textId="10617A72" w:rsidR="00FE2C89" w:rsidRPr="008D70C1" w:rsidRDefault="00FE2C89" w:rsidP="00FE2C89">
            <w:pPr>
              <w:spacing w:line="240" w:lineRule="auto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Boise River Cleanup</w:t>
            </w:r>
          </w:p>
          <w:p w14:paraId="2E73F1C8" w14:textId="28259F6A" w:rsidR="00FE2C89" w:rsidRPr="00486F24" w:rsidRDefault="000F4EAB" w:rsidP="00486F24">
            <w:pPr>
              <w:rPr>
                <w:sz w:val="16"/>
                <w:szCs w:val="16"/>
              </w:rPr>
            </w:pPr>
            <w:r w:rsidRPr="00486F24">
              <w:rPr>
                <w:sz w:val="16"/>
                <w:szCs w:val="16"/>
              </w:rPr>
              <w:t>Partnered with my church to walk along the Boise River and pick up trash.</w:t>
            </w:r>
          </w:p>
          <w:p w14:paraId="37C1D775" w14:textId="77777777" w:rsidR="008C0209" w:rsidRPr="008D70C1" w:rsidRDefault="008C0209" w:rsidP="00FE2C89">
            <w:pPr>
              <w:spacing w:line="240" w:lineRule="auto"/>
              <w:rPr>
                <w:szCs w:val="20"/>
              </w:rPr>
            </w:pPr>
          </w:p>
          <w:p w14:paraId="52965999" w14:textId="414847C2" w:rsidR="008C0209" w:rsidRPr="008D70C1" w:rsidRDefault="008C0209" w:rsidP="008C0209">
            <w:pPr>
              <w:spacing w:line="240" w:lineRule="auto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English Learning Center</w:t>
            </w:r>
          </w:p>
          <w:p w14:paraId="6CF83465" w14:textId="42180AA9" w:rsidR="008C0209" w:rsidRPr="00486F24" w:rsidRDefault="00C319FB" w:rsidP="00486F24">
            <w:pPr>
              <w:rPr>
                <w:sz w:val="16"/>
                <w:szCs w:val="16"/>
              </w:rPr>
            </w:pPr>
            <w:r w:rsidRPr="00486F24">
              <w:rPr>
                <w:sz w:val="16"/>
                <w:szCs w:val="16"/>
              </w:rPr>
              <w:t xml:space="preserve">Taught non-native English speakers how to communicate in </w:t>
            </w:r>
            <w:r w:rsidR="00FA07F1" w:rsidRPr="00486F24">
              <w:rPr>
                <w:sz w:val="16"/>
                <w:szCs w:val="16"/>
              </w:rPr>
              <w:t>English.</w:t>
            </w:r>
          </w:p>
          <w:p w14:paraId="614D240F" w14:textId="77777777" w:rsidR="00FA07F1" w:rsidRDefault="00FA07F1" w:rsidP="008C0209">
            <w:pPr>
              <w:spacing w:line="240" w:lineRule="auto"/>
              <w:rPr>
                <w:szCs w:val="20"/>
              </w:rPr>
            </w:pPr>
          </w:p>
          <w:p w14:paraId="2410750C" w14:textId="4FCE43FC" w:rsidR="00FA07F1" w:rsidRPr="008D70C1" w:rsidRDefault="00FA07F1" w:rsidP="00FA07F1">
            <w:pPr>
              <w:spacing w:line="240" w:lineRule="auto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Spalding Elementary</w:t>
            </w:r>
          </w:p>
          <w:p w14:paraId="26672254" w14:textId="76B70581" w:rsidR="00FA07F1" w:rsidRPr="00486F24" w:rsidRDefault="00FA07F1" w:rsidP="00486F24">
            <w:pPr>
              <w:rPr>
                <w:sz w:val="16"/>
                <w:szCs w:val="16"/>
              </w:rPr>
            </w:pPr>
            <w:r w:rsidRPr="00486F24">
              <w:rPr>
                <w:sz w:val="16"/>
                <w:szCs w:val="16"/>
              </w:rPr>
              <w:t xml:space="preserve">Taught </w:t>
            </w:r>
            <w:r w:rsidR="00547E28">
              <w:rPr>
                <w:sz w:val="16"/>
                <w:szCs w:val="16"/>
              </w:rPr>
              <w:t>first</w:t>
            </w:r>
            <w:r w:rsidR="00486F24" w:rsidRPr="00486F24">
              <w:rPr>
                <w:sz w:val="16"/>
                <w:szCs w:val="16"/>
              </w:rPr>
              <w:t xml:space="preserve"> </w:t>
            </w:r>
            <w:r w:rsidR="00547E28">
              <w:rPr>
                <w:sz w:val="16"/>
                <w:szCs w:val="16"/>
              </w:rPr>
              <w:t>g</w:t>
            </w:r>
            <w:r w:rsidR="00486F24" w:rsidRPr="00486F24">
              <w:rPr>
                <w:sz w:val="16"/>
                <w:szCs w:val="16"/>
              </w:rPr>
              <w:t>raders how to read and tutor</w:t>
            </w:r>
            <w:r w:rsidR="00547E28">
              <w:rPr>
                <w:sz w:val="16"/>
                <w:szCs w:val="16"/>
              </w:rPr>
              <w:t>ed</w:t>
            </w:r>
            <w:r w:rsidR="00486F24" w:rsidRPr="00486F24">
              <w:rPr>
                <w:sz w:val="16"/>
                <w:szCs w:val="16"/>
              </w:rPr>
              <w:t xml:space="preserve"> them with projects.</w:t>
            </w:r>
          </w:p>
          <w:p w14:paraId="664C1511" w14:textId="77777777" w:rsidR="00FA07F1" w:rsidRPr="008D70C1" w:rsidRDefault="00FA07F1" w:rsidP="008C0209">
            <w:pPr>
              <w:spacing w:line="240" w:lineRule="auto"/>
              <w:rPr>
                <w:szCs w:val="20"/>
              </w:rPr>
            </w:pPr>
          </w:p>
          <w:p w14:paraId="4744472B" w14:textId="77F24276" w:rsidR="00486F24" w:rsidRPr="008D70C1" w:rsidRDefault="00486F24" w:rsidP="00486F24">
            <w:pPr>
              <w:spacing w:line="240" w:lineRule="auto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Idaho Diaper Bank</w:t>
            </w:r>
          </w:p>
          <w:p w14:paraId="3EEFF8C4" w14:textId="31C33F17" w:rsidR="002B20BF" w:rsidRDefault="00486F24" w:rsidP="00486F24">
            <w:pPr>
              <w:rPr>
                <w:sz w:val="16"/>
                <w:szCs w:val="16"/>
              </w:rPr>
            </w:pPr>
            <w:r w:rsidRPr="00486F24">
              <w:rPr>
                <w:sz w:val="16"/>
                <w:szCs w:val="16"/>
              </w:rPr>
              <w:t>Packed and organized diapers so people c</w:t>
            </w:r>
            <w:r w:rsidR="009460DF">
              <w:rPr>
                <w:sz w:val="16"/>
                <w:szCs w:val="16"/>
              </w:rPr>
              <w:t>ould</w:t>
            </w:r>
            <w:r w:rsidRPr="00486F24">
              <w:rPr>
                <w:sz w:val="16"/>
                <w:szCs w:val="16"/>
              </w:rPr>
              <w:t xml:space="preserve"> easily grab them as needed.</w:t>
            </w:r>
          </w:p>
          <w:p w14:paraId="063A3288" w14:textId="77777777" w:rsidR="008F66C6" w:rsidRDefault="008F66C6" w:rsidP="00486F24">
            <w:pPr>
              <w:rPr>
                <w:szCs w:val="20"/>
              </w:rPr>
            </w:pPr>
          </w:p>
          <w:p w14:paraId="01B13C30" w14:textId="300736F5" w:rsidR="008F66C6" w:rsidRPr="008D70C1" w:rsidRDefault="008F66C6" w:rsidP="008F66C6">
            <w:pPr>
              <w:spacing w:line="240" w:lineRule="auto"/>
              <w:rPr>
                <w:b/>
                <w:bCs/>
                <w:szCs w:val="20"/>
              </w:rPr>
            </w:pPr>
            <w:proofErr w:type="spellStart"/>
            <w:r>
              <w:rPr>
                <w:b/>
                <w:bCs/>
                <w:szCs w:val="20"/>
              </w:rPr>
              <w:t>Astegos</w:t>
            </w:r>
            <w:proofErr w:type="spellEnd"/>
          </w:p>
          <w:p w14:paraId="27380755" w14:textId="73368812" w:rsidR="008F66C6" w:rsidRPr="00486F24" w:rsidRDefault="008F66C6" w:rsidP="008F66C6">
            <w:pPr>
              <w:rPr>
                <w:szCs w:val="20"/>
              </w:rPr>
            </w:pPr>
            <w:r>
              <w:rPr>
                <w:sz w:val="16"/>
                <w:szCs w:val="16"/>
              </w:rPr>
              <w:t>Unpacked, organized, and sorted clothes between sizes</w:t>
            </w:r>
            <w:r w:rsidR="002F096B">
              <w:rPr>
                <w:sz w:val="16"/>
                <w:szCs w:val="16"/>
              </w:rPr>
              <w:t>. Sorted and combined pairs of shoes.</w:t>
            </w:r>
          </w:p>
        </w:tc>
      </w:tr>
    </w:tbl>
    <w:p w14:paraId="7167051A" w14:textId="720E3F68" w:rsidR="00164065" w:rsidRPr="00390A38" w:rsidRDefault="00164065" w:rsidP="00FC2606">
      <w:pPr>
        <w:spacing w:before="120"/>
        <w:rPr>
          <w:color w:val="043D68"/>
          <w:sz w:val="18"/>
          <w:szCs w:val="18"/>
        </w:rPr>
      </w:pPr>
    </w:p>
    <w:sectPr w:rsidR="00164065" w:rsidRPr="00390A38" w:rsidSect="007530BE">
      <w:pgSz w:w="12240" w:h="15840" w:code="1"/>
      <w:pgMar w:top="720" w:right="720" w:bottom="720" w:left="720" w:header="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63A796" w14:textId="77777777" w:rsidR="00B824CC" w:rsidRDefault="00B824CC" w:rsidP="00AA35A8">
      <w:pPr>
        <w:spacing w:line="240" w:lineRule="auto"/>
      </w:pPr>
      <w:r>
        <w:separator/>
      </w:r>
    </w:p>
  </w:endnote>
  <w:endnote w:type="continuationSeparator" w:id="0">
    <w:p w14:paraId="05862D5C" w14:textId="77777777" w:rsidR="00B824CC" w:rsidRDefault="00B824CC" w:rsidP="00AA35A8">
      <w:pPr>
        <w:spacing w:line="240" w:lineRule="auto"/>
      </w:pPr>
      <w:r>
        <w:continuationSeparator/>
      </w:r>
    </w:p>
  </w:endnote>
  <w:endnote w:type="continuationNotice" w:id="1">
    <w:p w14:paraId="5B4444AA" w14:textId="77777777" w:rsidR="00B824CC" w:rsidRDefault="00B824CC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tserrat Light">
    <w:charset w:val="00"/>
    <w:family w:val="auto"/>
    <w:pitch w:val="variable"/>
    <w:sig w:usb0="2000020F" w:usb1="00000003" w:usb2="00000000" w:usb3="00000000" w:csb0="00000197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988FBE" w14:textId="77777777" w:rsidR="00B824CC" w:rsidRDefault="00B824CC" w:rsidP="00AA35A8">
      <w:pPr>
        <w:spacing w:line="240" w:lineRule="auto"/>
      </w:pPr>
      <w:r>
        <w:separator/>
      </w:r>
    </w:p>
  </w:footnote>
  <w:footnote w:type="continuationSeparator" w:id="0">
    <w:p w14:paraId="6F55C2D2" w14:textId="77777777" w:rsidR="00B824CC" w:rsidRDefault="00B824CC" w:rsidP="00AA35A8">
      <w:pPr>
        <w:spacing w:line="240" w:lineRule="auto"/>
      </w:pPr>
      <w:r>
        <w:continuationSeparator/>
      </w:r>
    </w:p>
  </w:footnote>
  <w:footnote w:type="continuationNotice" w:id="1">
    <w:p w14:paraId="0C6A4050" w14:textId="77777777" w:rsidR="00B824CC" w:rsidRDefault="00B824CC">
      <w:pPr>
        <w:spacing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2pt;height:12pt;visibility:visible;mso-wrap-style:square" o:bullet="t">
        <v:imagedata r:id="rId1" o:title=""/>
      </v:shape>
    </w:pict>
  </w:numPicBullet>
  <w:numPicBullet w:numPicBulletId="1">
    <w:pict>
      <v:shape id="_x0000_i1026" type="#_x0000_t75" style="width:12pt;height:12pt;visibility:visible;mso-wrap-style:square" o:bullet="t">
        <v:imagedata r:id="rId2" o:title=""/>
      </v:shape>
    </w:pict>
  </w:numPicBullet>
  <w:abstractNum w:abstractNumId="0" w15:restartNumberingAfterBreak="0">
    <w:nsid w:val="FFFFFF7C"/>
    <w:multiLevelType w:val="singleLevel"/>
    <w:tmpl w:val="E1C6FED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4E25E1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83E2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5E8B46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B7A513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55CD8F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684C05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CBE3C0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B7E1F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2D85A5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651E18"/>
    <w:multiLevelType w:val="hybridMultilevel"/>
    <w:tmpl w:val="DC8EF1C0"/>
    <w:lvl w:ilvl="0" w:tplc="F9CCC478">
      <w:start w:val="1"/>
      <w:numFmt w:val="bullet"/>
      <w:pStyle w:val="List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FAE27A0"/>
    <w:multiLevelType w:val="hybridMultilevel"/>
    <w:tmpl w:val="88F0E214"/>
    <w:lvl w:ilvl="0" w:tplc="B7B08382">
      <w:numFmt w:val="decimalZero"/>
      <w:lvlText w:val="(%1)"/>
      <w:lvlJc w:val="left"/>
      <w:pPr>
        <w:ind w:left="940" w:hanging="5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16875EE"/>
    <w:multiLevelType w:val="hybridMultilevel"/>
    <w:tmpl w:val="41A252DE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204588E"/>
    <w:multiLevelType w:val="hybridMultilevel"/>
    <w:tmpl w:val="6E8437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42617BA"/>
    <w:multiLevelType w:val="hybridMultilevel"/>
    <w:tmpl w:val="C4E408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5450331"/>
    <w:multiLevelType w:val="hybridMultilevel"/>
    <w:tmpl w:val="AD121C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5B010FB"/>
    <w:multiLevelType w:val="hybridMultilevel"/>
    <w:tmpl w:val="5CF0D04A"/>
    <w:lvl w:ilvl="0" w:tplc="225455B4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08F2054"/>
    <w:multiLevelType w:val="hybridMultilevel"/>
    <w:tmpl w:val="BBF8ADCC"/>
    <w:lvl w:ilvl="0" w:tplc="DFA8F08A">
      <w:start w:val="1"/>
      <w:numFmt w:val="bullet"/>
      <w:lvlText w:val=""/>
      <w:lvlJc w:val="left"/>
      <w:pPr>
        <w:ind w:left="216" w:hanging="216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A8E0B9B"/>
    <w:multiLevelType w:val="hybridMultilevel"/>
    <w:tmpl w:val="B9EC45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2BD0193"/>
    <w:multiLevelType w:val="hybridMultilevel"/>
    <w:tmpl w:val="4488A0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63C6F72"/>
    <w:multiLevelType w:val="hybridMultilevel"/>
    <w:tmpl w:val="EE945C90"/>
    <w:lvl w:ilvl="0" w:tplc="5FF010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E2CF76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4421F8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33E41F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90CFE6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86AF8D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7A6D00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1F0525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B04B21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B827943"/>
    <w:multiLevelType w:val="hybridMultilevel"/>
    <w:tmpl w:val="67848C70"/>
    <w:lvl w:ilvl="0" w:tplc="91F0336E">
      <w:numFmt w:val="bullet"/>
      <w:lvlText w:val="•"/>
      <w:lvlJc w:val="left"/>
      <w:pPr>
        <w:ind w:left="723" w:hanging="435"/>
      </w:pPr>
      <w:rPr>
        <w:rFonts w:ascii="Montserrat Light" w:eastAsiaTheme="minorHAnsi" w:hAnsi="Montserrat Light" w:cstheme="minorBidi" w:hint="default"/>
      </w:rPr>
    </w:lvl>
    <w:lvl w:ilvl="1" w:tplc="0C090003" w:tentative="1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22" w15:restartNumberingAfterBreak="0">
    <w:nsid w:val="51DC2DDD"/>
    <w:multiLevelType w:val="hybridMultilevel"/>
    <w:tmpl w:val="56C8CC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AA23814"/>
    <w:multiLevelType w:val="hybridMultilevel"/>
    <w:tmpl w:val="3FE47D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B22B932">
      <w:start w:val="212"/>
      <w:numFmt w:val="bullet"/>
      <w:lvlText w:val="•"/>
      <w:lvlJc w:val="left"/>
      <w:pPr>
        <w:ind w:left="1800" w:hanging="720"/>
      </w:pPr>
      <w:rPr>
        <w:rFonts w:ascii="Century Gothic" w:eastAsiaTheme="minorHAnsi" w:hAnsi="Century Gothic" w:cstheme="minorBidi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03B02E4"/>
    <w:multiLevelType w:val="hybridMultilevel"/>
    <w:tmpl w:val="27D203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2B57554"/>
    <w:multiLevelType w:val="hybridMultilevel"/>
    <w:tmpl w:val="4B9031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5757904"/>
    <w:multiLevelType w:val="hybridMultilevel"/>
    <w:tmpl w:val="A7F8620A"/>
    <w:lvl w:ilvl="0" w:tplc="9170130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9BE492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44C555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31C3DC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F5005C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5DEE8F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5B6472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95AB48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6B6D10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D620C62"/>
    <w:multiLevelType w:val="hybridMultilevel"/>
    <w:tmpl w:val="5A68DD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43C7B74"/>
    <w:multiLevelType w:val="hybridMultilevel"/>
    <w:tmpl w:val="DC2C10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7432381"/>
    <w:multiLevelType w:val="hybridMultilevel"/>
    <w:tmpl w:val="016038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7833FE2"/>
    <w:multiLevelType w:val="hybridMultilevel"/>
    <w:tmpl w:val="FD36A0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8F67508"/>
    <w:multiLevelType w:val="hybridMultilevel"/>
    <w:tmpl w:val="9236B6E0"/>
    <w:lvl w:ilvl="0" w:tplc="21F0476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1E6262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A2C45D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CD2B72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11A9E4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CECBB1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7F6585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D66248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00A369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B1FC635"/>
    <w:multiLevelType w:val="hybridMultilevel"/>
    <w:tmpl w:val="14E02912"/>
    <w:lvl w:ilvl="0" w:tplc="190EB84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6C2A05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9D64EC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A1CD69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5988D7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33CC0E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954EB1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440783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AF4CE9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93266808">
    <w:abstractNumId w:val="31"/>
  </w:num>
  <w:num w:numId="2" w16cid:durableId="435828145">
    <w:abstractNumId w:val="26"/>
  </w:num>
  <w:num w:numId="3" w16cid:durableId="1072507080">
    <w:abstractNumId w:val="32"/>
  </w:num>
  <w:num w:numId="4" w16cid:durableId="208149509">
    <w:abstractNumId w:val="20"/>
  </w:num>
  <w:num w:numId="5" w16cid:durableId="1399132032">
    <w:abstractNumId w:val="11"/>
  </w:num>
  <w:num w:numId="6" w16cid:durableId="1633823338">
    <w:abstractNumId w:val="30"/>
  </w:num>
  <w:num w:numId="7" w16cid:durableId="1835339782">
    <w:abstractNumId w:val="16"/>
  </w:num>
  <w:num w:numId="8" w16cid:durableId="879703970">
    <w:abstractNumId w:val="17"/>
  </w:num>
  <w:num w:numId="9" w16cid:durableId="27066385">
    <w:abstractNumId w:val="23"/>
  </w:num>
  <w:num w:numId="10" w16cid:durableId="629288324">
    <w:abstractNumId w:val="19"/>
  </w:num>
  <w:num w:numId="11" w16cid:durableId="2102947809">
    <w:abstractNumId w:val="22"/>
  </w:num>
  <w:num w:numId="12" w16cid:durableId="1044523296">
    <w:abstractNumId w:val="21"/>
  </w:num>
  <w:num w:numId="13" w16cid:durableId="1226068447">
    <w:abstractNumId w:val="9"/>
  </w:num>
  <w:num w:numId="14" w16cid:durableId="1908611441">
    <w:abstractNumId w:val="8"/>
  </w:num>
  <w:num w:numId="15" w16cid:durableId="723453831">
    <w:abstractNumId w:val="7"/>
  </w:num>
  <w:num w:numId="16" w16cid:durableId="1210919786">
    <w:abstractNumId w:val="6"/>
  </w:num>
  <w:num w:numId="17" w16cid:durableId="1539395125">
    <w:abstractNumId w:val="5"/>
  </w:num>
  <w:num w:numId="18" w16cid:durableId="2055811753">
    <w:abstractNumId w:val="4"/>
  </w:num>
  <w:num w:numId="19" w16cid:durableId="412435372">
    <w:abstractNumId w:val="3"/>
  </w:num>
  <w:num w:numId="20" w16cid:durableId="890309760">
    <w:abstractNumId w:val="2"/>
  </w:num>
  <w:num w:numId="21" w16cid:durableId="1899396542">
    <w:abstractNumId w:val="1"/>
  </w:num>
  <w:num w:numId="22" w16cid:durableId="1644507620">
    <w:abstractNumId w:val="0"/>
  </w:num>
  <w:num w:numId="23" w16cid:durableId="1239092630">
    <w:abstractNumId w:val="10"/>
  </w:num>
  <w:num w:numId="24" w16cid:durableId="513885242">
    <w:abstractNumId w:val="9"/>
  </w:num>
  <w:num w:numId="25" w16cid:durableId="1198086357">
    <w:abstractNumId w:val="10"/>
  </w:num>
  <w:num w:numId="26" w16cid:durableId="770005043">
    <w:abstractNumId w:val="27"/>
  </w:num>
  <w:num w:numId="27" w16cid:durableId="2023973626">
    <w:abstractNumId w:val="25"/>
  </w:num>
  <w:num w:numId="28" w16cid:durableId="2072969666">
    <w:abstractNumId w:val="15"/>
  </w:num>
  <w:num w:numId="29" w16cid:durableId="738678228">
    <w:abstractNumId w:val="29"/>
  </w:num>
  <w:num w:numId="30" w16cid:durableId="1418601784">
    <w:abstractNumId w:val="13"/>
  </w:num>
  <w:num w:numId="31" w16cid:durableId="277568152">
    <w:abstractNumId w:val="18"/>
  </w:num>
  <w:num w:numId="32" w16cid:durableId="2004820243">
    <w:abstractNumId w:val="12"/>
  </w:num>
  <w:num w:numId="33" w16cid:durableId="142621355">
    <w:abstractNumId w:val="28"/>
  </w:num>
  <w:num w:numId="34" w16cid:durableId="894125244">
    <w:abstractNumId w:val="14"/>
  </w:num>
  <w:num w:numId="35" w16cid:durableId="191966546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isplayBackgroundShape/>
  <w:proofState w:spelling="clean" w:grammar="clean"/>
  <w:attachedTemplate r:id="rId1"/>
  <w:stylePaneSortMethod w:val="0000"/>
  <w:defaultTabStop w:val="720"/>
  <w:characterSpacingControl w:val="doNotCompress"/>
  <w:hdrShapeDefaults>
    <o:shapedefaults v:ext="edit" spidmax="2050">
      <o:colormru v:ext="edit" colors="#fffaeb,#e9ffdd,#f5ffef,white,#f3faff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004C"/>
    <w:rsid w:val="000072FD"/>
    <w:rsid w:val="0000752A"/>
    <w:rsid w:val="00016465"/>
    <w:rsid w:val="000171A9"/>
    <w:rsid w:val="000205B4"/>
    <w:rsid w:val="00024783"/>
    <w:rsid w:val="00033263"/>
    <w:rsid w:val="000334C1"/>
    <w:rsid w:val="000352F1"/>
    <w:rsid w:val="00035917"/>
    <w:rsid w:val="00036369"/>
    <w:rsid w:val="00041327"/>
    <w:rsid w:val="000457BD"/>
    <w:rsid w:val="00055806"/>
    <w:rsid w:val="000767C7"/>
    <w:rsid w:val="0008535C"/>
    <w:rsid w:val="000873F6"/>
    <w:rsid w:val="00090F25"/>
    <w:rsid w:val="00094FBA"/>
    <w:rsid w:val="000B286F"/>
    <w:rsid w:val="000B484C"/>
    <w:rsid w:val="000B6588"/>
    <w:rsid w:val="000C2B44"/>
    <w:rsid w:val="000D134B"/>
    <w:rsid w:val="000D7270"/>
    <w:rsid w:val="000D7C8D"/>
    <w:rsid w:val="000F039F"/>
    <w:rsid w:val="000F4EAB"/>
    <w:rsid w:val="000F6D85"/>
    <w:rsid w:val="0010041D"/>
    <w:rsid w:val="00111A47"/>
    <w:rsid w:val="001125D5"/>
    <w:rsid w:val="001130E4"/>
    <w:rsid w:val="001155B3"/>
    <w:rsid w:val="001171C2"/>
    <w:rsid w:val="00120694"/>
    <w:rsid w:val="00124ED6"/>
    <w:rsid w:val="00134DD9"/>
    <w:rsid w:val="00135F25"/>
    <w:rsid w:val="001360E0"/>
    <w:rsid w:val="00136B3E"/>
    <w:rsid w:val="0014256E"/>
    <w:rsid w:val="001430A0"/>
    <w:rsid w:val="00144134"/>
    <w:rsid w:val="00153576"/>
    <w:rsid w:val="00161863"/>
    <w:rsid w:val="00164065"/>
    <w:rsid w:val="00165FBC"/>
    <w:rsid w:val="00167789"/>
    <w:rsid w:val="00167E51"/>
    <w:rsid w:val="00170A1E"/>
    <w:rsid w:val="00191871"/>
    <w:rsid w:val="001945C0"/>
    <w:rsid w:val="00194704"/>
    <w:rsid w:val="001A14E1"/>
    <w:rsid w:val="001A7A56"/>
    <w:rsid w:val="001B160B"/>
    <w:rsid w:val="001C56E8"/>
    <w:rsid w:val="001D477D"/>
    <w:rsid w:val="001D76FA"/>
    <w:rsid w:val="001E0AA4"/>
    <w:rsid w:val="001F2C20"/>
    <w:rsid w:val="00203213"/>
    <w:rsid w:val="00210421"/>
    <w:rsid w:val="002236D5"/>
    <w:rsid w:val="0023121F"/>
    <w:rsid w:val="002365D8"/>
    <w:rsid w:val="00243756"/>
    <w:rsid w:val="00257050"/>
    <w:rsid w:val="00257212"/>
    <w:rsid w:val="00260166"/>
    <w:rsid w:val="00270443"/>
    <w:rsid w:val="0027083D"/>
    <w:rsid w:val="0027193E"/>
    <w:rsid w:val="002751B5"/>
    <w:rsid w:val="00275BDB"/>
    <w:rsid w:val="00284246"/>
    <w:rsid w:val="00287180"/>
    <w:rsid w:val="00292FEE"/>
    <w:rsid w:val="002946D6"/>
    <w:rsid w:val="002966D6"/>
    <w:rsid w:val="002A274C"/>
    <w:rsid w:val="002A2C4F"/>
    <w:rsid w:val="002A3201"/>
    <w:rsid w:val="002A7554"/>
    <w:rsid w:val="002A7891"/>
    <w:rsid w:val="002B20BF"/>
    <w:rsid w:val="002B51DB"/>
    <w:rsid w:val="002C0621"/>
    <w:rsid w:val="002C4D08"/>
    <w:rsid w:val="002C4E0C"/>
    <w:rsid w:val="002C774A"/>
    <w:rsid w:val="002C7C6F"/>
    <w:rsid w:val="002D14D6"/>
    <w:rsid w:val="002D2A5A"/>
    <w:rsid w:val="002E3B86"/>
    <w:rsid w:val="002E7306"/>
    <w:rsid w:val="002F096B"/>
    <w:rsid w:val="00303110"/>
    <w:rsid w:val="00313D61"/>
    <w:rsid w:val="00331B9E"/>
    <w:rsid w:val="00331DCE"/>
    <w:rsid w:val="00334FEA"/>
    <w:rsid w:val="003443AB"/>
    <w:rsid w:val="00351FDF"/>
    <w:rsid w:val="00352A17"/>
    <w:rsid w:val="00357E3C"/>
    <w:rsid w:val="003877F8"/>
    <w:rsid w:val="00390A38"/>
    <w:rsid w:val="00391BEA"/>
    <w:rsid w:val="00393CDD"/>
    <w:rsid w:val="003965A9"/>
    <w:rsid w:val="003B4AEF"/>
    <w:rsid w:val="003B59D0"/>
    <w:rsid w:val="003B7F92"/>
    <w:rsid w:val="003D68AF"/>
    <w:rsid w:val="003E2525"/>
    <w:rsid w:val="003E7271"/>
    <w:rsid w:val="00402513"/>
    <w:rsid w:val="0040464C"/>
    <w:rsid w:val="0040759E"/>
    <w:rsid w:val="00411903"/>
    <w:rsid w:val="00415052"/>
    <w:rsid w:val="00415CF3"/>
    <w:rsid w:val="00416B7B"/>
    <w:rsid w:val="00427BAA"/>
    <w:rsid w:val="00435BA1"/>
    <w:rsid w:val="0044677D"/>
    <w:rsid w:val="00447CA5"/>
    <w:rsid w:val="004502DE"/>
    <w:rsid w:val="00450F47"/>
    <w:rsid w:val="00453A7B"/>
    <w:rsid w:val="00457ADE"/>
    <w:rsid w:val="00457F5D"/>
    <w:rsid w:val="00457FAA"/>
    <w:rsid w:val="004619D6"/>
    <w:rsid w:val="00464B92"/>
    <w:rsid w:val="0046686A"/>
    <w:rsid w:val="00467651"/>
    <w:rsid w:val="004860D9"/>
    <w:rsid w:val="00486F24"/>
    <w:rsid w:val="00490600"/>
    <w:rsid w:val="004909EF"/>
    <w:rsid w:val="004936B2"/>
    <w:rsid w:val="0049411F"/>
    <w:rsid w:val="00494580"/>
    <w:rsid w:val="004A1426"/>
    <w:rsid w:val="004A28EA"/>
    <w:rsid w:val="004B5793"/>
    <w:rsid w:val="004C1032"/>
    <w:rsid w:val="004C5E66"/>
    <w:rsid w:val="004D633D"/>
    <w:rsid w:val="004E32B6"/>
    <w:rsid w:val="004E4C31"/>
    <w:rsid w:val="004F312F"/>
    <w:rsid w:val="0050191B"/>
    <w:rsid w:val="00504E47"/>
    <w:rsid w:val="005068A3"/>
    <w:rsid w:val="00520EB2"/>
    <w:rsid w:val="00524297"/>
    <w:rsid w:val="005319B0"/>
    <w:rsid w:val="00532D5A"/>
    <w:rsid w:val="00537559"/>
    <w:rsid w:val="00547E28"/>
    <w:rsid w:val="00560C0D"/>
    <w:rsid w:val="00567A32"/>
    <w:rsid w:val="00567BB1"/>
    <w:rsid w:val="00571D0E"/>
    <w:rsid w:val="00574DB0"/>
    <w:rsid w:val="0059751B"/>
    <w:rsid w:val="005A0F22"/>
    <w:rsid w:val="005A1C94"/>
    <w:rsid w:val="005A6F8D"/>
    <w:rsid w:val="005B1C91"/>
    <w:rsid w:val="005B1D3B"/>
    <w:rsid w:val="005B3A2A"/>
    <w:rsid w:val="005B4861"/>
    <w:rsid w:val="005C024B"/>
    <w:rsid w:val="005D18D5"/>
    <w:rsid w:val="005E0FB7"/>
    <w:rsid w:val="005F4D95"/>
    <w:rsid w:val="005F5EF3"/>
    <w:rsid w:val="0060431D"/>
    <w:rsid w:val="00605BCE"/>
    <w:rsid w:val="00626B3C"/>
    <w:rsid w:val="006316C2"/>
    <w:rsid w:val="0063232C"/>
    <w:rsid w:val="00643F4B"/>
    <w:rsid w:val="00665A79"/>
    <w:rsid w:val="00676B73"/>
    <w:rsid w:val="00683217"/>
    <w:rsid w:val="0069541B"/>
    <w:rsid w:val="00695745"/>
    <w:rsid w:val="006A1E18"/>
    <w:rsid w:val="006A2192"/>
    <w:rsid w:val="006A37C0"/>
    <w:rsid w:val="006A567D"/>
    <w:rsid w:val="006B2589"/>
    <w:rsid w:val="006B4FB9"/>
    <w:rsid w:val="006C7E14"/>
    <w:rsid w:val="006C7F5A"/>
    <w:rsid w:val="006D00C9"/>
    <w:rsid w:val="006D0785"/>
    <w:rsid w:val="006D4684"/>
    <w:rsid w:val="006F5D51"/>
    <w:rsid w:val="006F7B61"/>
    <w:rsid w:val="00735EA3"/>
    <w:rsid w:val="00737751"/>
    <w:rsid w:val="00746B0A"/>
    <w:rsid w:val="00750656"/>
    <w:rsid w:val="00752A04"/>
    <w:rsid w:val="007530BE"/>
    <w:rsid w:val="0075409B"/>
    <w:rsid w:val="0077153E"/>
    <w:rsid w:val="00775E39"/>
    <w:rsid w:val="007778AC"/>
    <w:rsid w:val="00780A60"/>
    <w:rsid w:val="0079001A"/>
    <w:rsid w:val="00791376"/>
    <w:rsid w:val="00791C5D"/>
    <w:rsid w:val="007A02CA"/>
    <w:rsid w:val="007A1884"/>
    <w:rsid w:val="007B4FF4"/>
    <w:rsid w:val="007D674A"/>
    <w:rsid w:val="007D7F15"/>
    <w:rsid w:val="007E47A0"/>
    <w:rsid w:val="007F402A"/>
    <w:rsid w:val="008015BC"/>
    <w:rsid w:val="00803C89"/>
    <w:rsid w:val="00822AAD"/>
    <w:rsid w:val="0083060F"/>
    <w:rsid w:val="00831977"/>
    <w:rsid w:val="00842E01"/>
    <w:rsid w:val="00845668"/>
    <w:rsid w:val="00846E15"/>
    <w:rsid w:val="00851C35"/>
    <w:rsid w:val="008525C3"/>
    <w:rsid w:val="00855CFA"/>
    <w:rsid w:val="00857E49"/>
    <w:rsid w:val="008624EE"/>
    <w:rsid w:val="00865D5F"/>
    <w:rsid w:val="00871DB8"/>
    <w:rsid w:val="00887E05"/>
    <w:rsid w:val="00890DAB"/>
    <w:rsid w:val="00893BEE"/>
    <w:rsid w:val="008A171A"/>
    <w:rsid w:val="008A32A5"/>
    <w:rsid w:val="008B1332"/>
    <w:rsid w:val="008B5461"/>
    <w:rsid w:val="008B6607"/>
    <w:rsid w:val="008C0209"/>
    <w:rsid w:val="008C4EA8"/>
    <w:rsid w:val="008C6FDE"/>
    <w:rsid w:val="008D70C1"/>
    <w:rsid w:val="008E24F2"/>
    <w:rsid w:val="008E4A1C"/>
    <w:rsid w:val="008F180B"/>
    <w:rsid w:val="008F45A8"/>
    <w:rsid w:val="008F48B9"/>
    <w:rsid w:val="008F66C6"/>
    <w:rsid w:val="008F6770"/>
    <w:rsid w:val="008F6BC6"/>
    <w:rsid w:val="009049BC"/>
    <w:rsid w:val="00911734"/>
    <w:rsid w:val="0091384C"/>
    <w:rsid w:val="00916960"/>
    <w:rsid w:val="00917064"/>
    <w:rsid w:val="0092177B"/>
    <w:rsid w:val="009230A7"/>
    <w:rsid w:val="00923CD4"/>
    <w:rsid w:val="0094162F"/>
    <w:rsid w:val="009460DF"/>
    <w:rsid w:val="009505A7"/>
    <w:rsid w:val="0095501D"/>
    <w:rsid w:val="00956B80"/>
    <w:rsid w:val="0096213D"/>
    <w:rsid w:val="0096304F"/>
    <w:rsid w:val="0097717B"/>
    <w:rsid w:val="009865C9"/>
    <w:rsid w:val="0099108A"/>
    <w:rsid w:val="009A7F3F"/>
    <w:rsid w:val="009B55A9"/>
    <w:rsid w:val="009B7FF9"/>
    <w:rsid w:val="009D290E"/>
    <w:rsid w:val="009D646A"/>
    <w:rsid w:val="00A17506"/>
    <w:rsid w:val="00A17FB3"/>
    <w:rsid w:val="00A20EF6"/>
    <w:rsid w:val="00A36DE0"/>
    <w:rsid w:val="00A3726F"/>
    <w:rsid w:val="00A379B4"/>
    <w:rsid w:val="00A37D4F"/>
    <w:rsid w:val="00A4248D"/>
    <w:rsid w:val="00A633B0"/>
    <w:rsid w:val="00A718B6"/>
    <w:rsid w:val="00A8218C"/>
    <w:rsid w:val="00A9291E"/>
    <w:rsid w:val="00AA1166"/>
    <w:rsid w:val="00AA35A8"/>
    <w:rsid w:val="00AA51F5"/>
    <w:rsid w:val="00AA530F"/>
    <w:rsid w:val="00AA5D27"/>
    <w:rsid w:val="00AB74C5"/>
    <w:rsid w:val="00AD35E3"/>
    <w:rsid w:val="00AD3640"/>
    <w:rsid w:val="00AE2A90"/>
    <w:rsid w:val="00AE4904"/>
    <w:rsid w:val="00AE551F"/>
    <w:rsid w:val="00AE562D"/>
    <w:rsid w:val="00AE7533"/>
    <w:rsid w:val="00B05CAA"/>
    <w:rsid w:val="00B20F64"/>
    <w:rsid w:val="00B4149E"/>
    <w:rsid w:val="00B42685"/>
    <w:rsid w:val="00B45879"/>
    <w:rsid w:val="00B535AD"/>
    <w:rsid w:val="00B57A19"/>
    <w:rsid w:val="00B621AE"/>
    <w:rsid w:val="00B65E57"/>
    <w:rsid w:val="00B74D6F"/>
    <w:rsid w:val="00B75292"/>
    <w:rsid w:val="00B824CC"/>
    <w:rsid w:val="00B8374F"/>
    <w:rsid w:val="00B8453F"/>
    <w:rsid w:val="00B84A5F"/>
    <w:rsid w:val="00B85473"/>
    <w:rsid w:val="00B948D2"/>
    <w:rsid w:val="00BA0E57"/>
    <w:rsid w:val="00BB228D"/>
    <w:rsid w:val="00BB2C14"/>
    <w:rsid w:val="00BC158C"/>
    <w:rsid w:val="00BD372F"/>
    <w:rsid w:val="00BE3DF9"/>
    <w:rsid w:val="00BE5968"/>
    <w:rsid w:val="00BF257C"/>
    <w:rsid w:val="00BF7216"/>
    <w:rsid w:val="00BF7254"/>
    <w:rsid w:val="00C0378B"/>
    <w:rsid w:val="00C0748C"/>
    <w:rsid w:val="00C231B1"/>
    <w:rsid w:val="00C272EB"/>
    <w:rsid w:val="00C319FB"/>
    <w:rsid w:val="00C33C0A"/>
    <w:rsid w:val="00C37690"/>
    <w:rsid w:val="00C62E97"/>
    <w:rsid w:val="00C6708B"/>
    <w:rsid w:val="00C74169"/>
    <w:rsid w:val="00C81645"/>
    <w:rsid w:val="00C85EDD"/>
    <w:rsid w:val="00C869F0"/>
    <w:rsid w:val="00C94D68"/>
    <w:rsid w:val="00CA2E78"/>
    <w:rsid w:val="00CA5467"/>
    <w:rsid w:val="00CA61BE"/>
    <w:rsid w:val="00CB3E40"/>
    <w:rsid w:val="00CC6B71"/>
    <w:rsid w:val="00CD0735"/>
    <w:rsid w:val="00CD085B"/>
    <w:rsid w:val="00CD37C1"/>
    <w:rsid w:val="00CE2B2E"/>
    <w:rsid w:val="00CE64CE"/>
    <w:rsid w:val="00CE72D5"/>
    <w:rsid w:val="00CF22B3"/>
    <w:rsid w:val="00CF578E"/>
    <w:rsid w:val="00D00CD9"/>
    <w:rsid w:val="00D03C93"/>
    <w:rsid w:val="00D07A1E"/>
    <w:rsid w:val="00D15AAE"/>
    <w:rsid w:val="00D15CE6"/>
    <w:rsid w:val="00D2261F"/>
    <w:rsid w:val="00D22971"/>
    <w:rsid w:val="00D257DD"/>
    <w:rsid w:val="00D25E47"/>
    <w:rsid w:val="00D3030F"/>
    <w:rsid w:val="00D441A7"/>
    <w:rsid w:val="00D521AD"/>
    <w:rsid w:val="00D60B19"/>
    <w:rsid w:val="00D65530"/>
    <w:rsid w:val="00D76889"/>
    <w:rsid w:val="00D86385"/>
    <w:rsid w:val="00D86F44"/>
    <w:rsid w:val="00D95726"/>
    <w:rsid w:val="00DA4B7F"/>
    <w:rsid w:val="00DA63E1"/>
    <w:rsid w:val="00DB0797"/>
    <w:rsid w:val="00DB2208"/>
    <w:rsid w:val="00DB472D"/>
    <w:rsid w:val="00DB74F7"/>
    <w:rsid w:val="00DD6ECC"/>
    <w:rsid w:val="00DE4277"/>
    <w:rsid w:val="00DE5DF4"/>
    <w:rsid w:val="00DE5F88"/>
    <w:rsid w:val="00DF154E"/>
    <w:rsid w:val="00DF2298"/>
    <w:rsid w:val="00DF68E6"/>
    <w:rsid w:val="00E067BA"/>
    <w:rsid w:val="00E07C52"/>
    <w:rsid w:val="00E11D8B"/>
    <w:rsid w:val="00E12EC7"/>
    <w:rsid w:val="00E24D2A"/>
    <w:rsid w:val="00E26F2A"/>
    <w:rsid w:val="00E32F14"/>
    <w:rsid w:val="00E34929"/>
    <w:rsid w:val="00E360EA"/>
    <w:rsid w:val="00E44A59"/>
    <w:rsid w:val="00E47316"/>
    <w:rsid w:val="00E50027"/>
    <w:rsid w:val="00E50C62"/>
    <w:rsid w:val="00E547A9"/>
    <w:rsid w:val="00E570A5"/>
    <w:rsid w:val="00E64685"/>
    <w:rsid w:val="00E77096"/>
    <w:rsid w:val="00E869F7"/>
    <w:rsid w:val="00E91344"/>
    <w:rsid w:val="00E95293"/>
    <w:rsid w:val="00EB20A4"/>
    <w:rsid w:val="00EB43A6"/>
    <w:rsid w:val="00EB6A69"/>
    <w:rsid w:val="00EB74E8"/>
    <w:rsid w:val="00EC0F0C"/>
    <w:rsid w:val="00EC0F79"/>
    <w:rsid w:val="00EC231B"/>
    <w:rsid w:val="00ED0A53"/>
    <w:rsid w:val="00ED3A18"/>
    <w:rsid w:val="00EE187F"/>
    <w:rsid w:val="00EF1844"/>
    <w:rsid w:val="00EF1B66"/>
    <w:rsid w:val="00EF22EF"/>
    <w:rsid w:val="00F02E99"/>
    <w:rsid w:val="00F055F4"/>
    <w:rsid w:val="00F06386"/>
    <w:rsid w:val="00F07FA0"/>
    <w:rsid w:val="00F215B6"/>
    <w:rsid w:val="00F30552"/>
    <w:rsid w:val="00F33679"/>
    <w:rsid w:val="00F40BD0"/>
    <w:rsid w:val="00F419C0"/>
    <w:rsid w:val="00F46BDB"/>
    <w:rsid w:val="00F506A4"/>
    <w:rsid w:val="00F57BAA"/>
    <w:rsid w:val="00F604CC"/>
    <w:rsid w:val="00F8004C"/>
    <w:rsid w:val="00F82744"/>
    <w:rsid w:val="00F90339"/>
    <w:rsid w:val="00F944D6"/>
    <w:rsid w:val="00F947F8"/>
    <w:rsid w:val="00FA07F1"/>
    <w:rsid w:val="00FA7C79"/>
    <w:rsid w:val="00FC2606"/>
    <w:rsid w:val="00FC31EB"/>
    <w:rsid w:val="00FC7E5E"/>
    <w:rsid w:val="00FD56F7"/>
    <w:rsid w:val="00FD73C5"/>
    <w:rsid w:val="00FE2C89"/>
    <w:rsid w:val="00FF48B4"/>
    <w:rsid w:val="013344A8"/>
    <w:rsid w:val="021BA230"/>
    <w:rsid w:val="02FDB464"/>
    <w:rsid w:val="04A0744F"/>
    <w:rsid w:val="07D9AD4F"/>
    <w:rsid w:val="080BCDE1"/>
    <w:rsid w:val="0D453CA8"/>
    <w:rsid w:val="108A6F55"/>
    <w:rsid w:val="10D74970"/>
    <w:rsid w:val="13F76CB2"/>
    <w:rsid w:val="15A1706D"/>
    <w:rsid w:val="1618FA88"/>
    <w:rsid w:val="163D53B0"/>
    <w:rsid w:val="181E3AF8"/>
    <w:rsid w:val="1A1DA417"/>
    <w:rsid w:val="1AB05CA3"/>
    <w:rsid w:val="1E9EC8CF"/>
    <w:rsid w:val="1F3CE8B6"/>
    <w:rsid w:val="209EEE19"/>
    <w:rsid w:val="23171FA6"/>
    <w:rsid w:val="2328F5CA"/>
    <w:rsid w:val="2355B50D"/>
    <w:rsid w:val="24F6CD50"/>
    <w:rsid w:val="27A85665"/>
    <w:rsid w:val="2BA7B6D9"/>
    <w:rsid w:val="2D7B37B8"/>
    <w:rsid w:val="2E90D530"/>
    <w:rsid w:val="2EB09C30"/>
    <w:rsid w:val="3118316C"/>
    <w:rsid w:val="327738F2"/>
    <w:rsid w:val="3286C46C"/>
    <w:rsid w:val="379C1988"/>
    <w:rsid w:val="3F099C12"/>
    <w:rsid w:val="41088409"/>
    <w:rsid w:val="4179355D"/>
    <w:rsid w:val="44A8A3D4"/>
    <w:rsid w:val="456490C6"/>
    <w:rsid w:val="4988221E"/>
    <w:rsid w:val="4F09B248"/>
    <w:rsid w:val="56A7BA38"/>
    <w:rsid w:val="579E1D6C"/>
    <w:rsid w:val="57B9FA3C"/>
    <w:rsid w:val="5AB54D26"/>
    <w:rsid w:val="5C77DEFC"/>
    <w:rsid w:val="5DC8607D"/>
    <w:rsid w:val="5E6C5AB9"/>
    <w:rsid w:val="6CAD10CE"/>
    <w:rsid w:val="73D69C78"/>
    <w:rsid w:val="766A829F"/>
    <w:rsid w:val="77C06300"/>
    <w:rsid w:val="77D0C596"/>
    <w:rsid w:val="7B0CB21D"/>
    <w:rsid w:val="7BA60B68"/>
    <w:rsid w:val="7D321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ru v:ext="edit" colors="#fffaeb,#e9ffdd,#f5ffef,white,#f3faff"/>
    </o:shapedefaults>
    <o:shapelayout v:ext="edit">
      <o:idmap v:ext="edit" data="2"/>
    </o:shapelayout>
  </w:shapeDefaults>
  <w:decimalSymbol w:val="."/>
  <w:listSeparator w:val=","/>
  <w14:docId w14:val="75153558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color w:val="7F7F7F" w:themeColor="text1" w:themeTint="80"/>
        <w:sz w:val="24"/>
        <w:szCs w:val="24"/>
        <w:lang w:val="en-US" w:eastAsia="en-US" w:bidi="ar-SA"/>
      </w:rPr>
    </w:rPrDefault>
    <w:pPrDefault>
      <w:pPr>
        <w:spacing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/>
    <w:lsdException w:name="heading 8" w:semiHidden="1" w:uiPriority="9" w:qFormat="1"/>
    <w:lsdException w:name="heading 9" w:semiHidden="1" w:uiPriority="9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Normal Indent" w:semiHidden="1"/>
    <w:lsdException w:name="footnote text" w:semiHidden="1"/>
    <w:lsdException w:name="annotation text" w:semiHidden="1"/>
    <w:lsdException w:name="header" w:semiHidden="1" w:unhideWhenUsed="1"/>
    <w:lsdException w:name="footer" w:semiHidden="1" w:unhideWhenUsed="1"/>
    <w:lsdException w:name="index heading" w:semiHidden="1"/>
    <w:lsdException w:name="caption" w:semiHidden="1" w:uiPriority="35" w:qFormat="1"/>
    <w:lsdException w:name="table of figures" w:semiHidden="1"/>
    <w:lsdException w:name="envelope address" w:semiHidden="1"/>
    <w:lsdException w:name="envelope return" w:semiHidden="1"/>
    <w:lsdException w:name="footnote reference" w:semiHidden="1"/>
    <w:lsdException w:name="annotation reference" w:semiHidden="1"/>
    <w:lsdException w:name="line number" w:semiHidden="1"/>
    <w:lsdException w:name="page number" w:semiHidden="1"/>
    <w:lsdException w:name="endnote reference" w:semiHidden="1"/>
    <w:lsdException w:name="endnote text" w:semiHidden="1"/>
    <w:lsdException w:name="table of authorities" w:semiHidden="1"/>
    <w:lsdException w:name="macro" w:semiHidden="1"/>
    <w:lsdException w:name="toa heading" w:semiHidden="1"/>
    <w:lsdException w:name="List" w:semiHidden="1"/>
    <w:lsdException w:name="List Bullet" w:semiHidden="1" w:uiPriority="6" w:qFormat="1"/>
    <w:lsdException w:name="List Number" w:semiHidden="1"/>
    <w:lsdException w:name="List 2" w:semiHidden="1"/>
    <w:lsdException w:name="List 3" w:semiHidden="1"/>
    <w:lsdException w:name="List 4" w:semiHidden="1"/>
    <w:lsdException w:name="List 5" w:semiHidden="1"/>
    <w:lsdException w:name="List Bullet 2" w:semiHidden="1"/>
    <w:lsdException w:name="List Bullet 3" w:semiHidden="1"/>
    <w:lsdException w:name="List Bullet 4" w:semiHidden="1"/>
    <w:lsdException w:name="List Bullet 5" w:semiHidden="1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uiPriority="10" w:qFormat="1"/>
    <w:lsdException w:name="Closing" w:semiHidden="1"/>
    <w:lsdException w:name="Signature" w:semiHidden="1"/>
    <w:lsdException w:name="Default Paragraph Font" w:semiHidden="1" w:uiPriority="1" w:unhideWhenUsed="1"/>
    <w:lsdException w:name="Body Text" w:semiHidden="1"/>
    <w:lsdException w:name="Body Text Indent" w:semiHidden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uiPriority="11" w:qFormat="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Note Heading" w:semiHidden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semiHidden="1" w:unhideWhenUsed="1"/>
    <w:lsdException w:name="FollowedHyperlink" w:semiHidden="1"/>
    <w:lsdException w:name="Strong" w:semiHidden="1" w:uiPriority="22"/>
    <w:lsdException w:name="Emphasis" w:semiHidden="1" w:uiPriority="20"/>
    <w:lsdException w:name="Document Map" w:semiHidden="1"/>
    <w:lsdException w:name="Plain Text" w:semiHidden="1"/>
    <w:lsdException w:name="E-mail Signature" w:semiHidden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 w:unhideWhenUsed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semiHidden="1" w:uiPriority="29"/>
    <w:lsdException w:name="Intense Quote" w:semiHidden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/>
    <w:lsdException w:name="Intense Emphasis" w:semiHidden="1" w:uiPriority="21"/>
    <w:lsdException w:name="Subtle Reference" w:semiHidden="1" w:uiPriority="31"/>
    <w:lsdException w:name="Intense Reference" w:semiHidden="1" w:uiPriority="32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23CD4"/>
    <w:rPr>
      <w:color w:val="000000" w:themeColor="text2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A3726F"/>
    <w:pPr>
      <w:spacing w:after="80"/>
      <w:outlineLvl w:val="0"/>
    </w:pPr>
    <w:rPr>
      <w:b/>
      <w:bCs/>
      <w:caps/>
      <w:spacing w:val="20"/>
    </w:rPr>
  </w:style>
  <w:style w:type="paragraph" w:styleId="Heading2">
    <w:name w:val="heading 2"/>
    <w:basedOn w:val="Normal"/>
    <w:next w:val="Normal"/>
    <w:link w:val="Heading2Char"/>
    <w:uiPriority w:val="9"/>
    <w:qFormat/>
    <w:rsid w:val="00AA51F5"/>
    <w:pPr>
      <w:spacing w:after="120"/>
      <w:outlineLvl w:val="1"/>
    </w:pPr>
    <w:rPr>
      <w:szCs w:val="20"/>
    </w:rPr>
  </w:style>
  <w:style w:type="paragraph" w:styleId="Heading3">
    <w:name w:val="heading 3"/>
    <w:basedOn w:val="Normal"/>
    <w:next w:val="Normal"/>
    <w:link w:val="Heading3Char"/>
    <w:uiPriority w:val="9"/>
    <w:qFormat/>
    <w:rsid w:val="00351FDF"/>
    <w:pPr>
      <w:spacing w:after="80" w:line="240" w:lineRule="auto"/>
      <w:outlineLvl w:val="2"/>
    </w:pPr>
    <w:rPr>
      <w:noProof/>
      <w:lang w:val="it-IT"/>
    </w:rPr>
  </w:style>
  <w:style w:type="paragraph" w:styleId="Heading4">
    <w:name w:val="heading 4"/>
    <w:basedOn w:val="Normal"/>
    <w:next w:val="Normal"/>
    <w:link w:val="Heading4Char"/>
    <w:uiPriority w:val="9"/>
    <w:semiHidden/>
    <w:qFormat/>
    <w:rsid w:val="00124ED6"/>
    <w:pPr>
      <w:keepNext/>
      <w:keepLines/>
      <w:spacing w:before="40"/>
      <w:jc w:val="center"/>
      <w:outlineLvl w:val="3"/>
    </w:pPr>
    <w:rPr>
      <w:rFonts w:asciiTheme="majorHAnsi" w:eastAsiaTheme="majorEastAsia" w:hAnsiTheme="majorHAnsi" w:cstheme="majorBidi"/>
      <w:iCs/>
      <w:caps/>
      <w:color w:val="FFFFFF" w:themeColor="background1"/>
      <w:sz w:val="32"/>
    </w:rPr>
  </w:style>
  <w:style w:type="paragraph" w:styleId="Heading5">
    <w:name w:val="heading 5"/>
    <w:basedOn w:val="Normal"/>
    <w:next w:val="Normal"/>
    <w:link w:val="Heading5Char"/>
    <w:uiPriority w:val="9"/>
    <w:semiHidden/>
    <w:qFormat/>
    <w:rsid w:val="00453A7B"/>
    <w:pPr>
      <w:keepNext/>
      <w:keepLines/>
      <w:spacing w:before="80" w:line="240" w:lineRule="auto"/>
      <w:outlineLvl w:val="4"/>
    </w:pPr>
    <w:rPr>
      <w:rFonts w:asciiTheme="majorHAnsi" w:eastAsiaTheme="majorEastAsia" w:hAnsiTheme="majorHAnsi" w:cstheme="majorBidi"/>
      <w:b/>
      <w:caps/>
      <w:color w:val="FFFFFF" w:themeColor="background1"/>
    </w:rPr>
  </w:style>
  <w:style w:type="paragraph" w:styleId="Heading6">
    <w:name w:val="heading 6"/>
    <w:basedOn w:val="Normal"/>
    <w:next w:val="Normal"/>
    <w:link w:val="Heading6Char"/>
    <w:uiPriority w:val="9"/>
    <w:semiHidden/>
    <w:qFormat/>
    <w:rsid w:val="00791376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i/>
      <w:color w:val="FFFFFF" w:themeColor="background1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DB472D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05BCE"/>
    <w:rPr>
      <w:rFonts w:ascii="Times New Roman" w:hAnsi="Times New Roman" w:cs="Times New Roman"/>
      <w:color w:val="000000" w:themeColor="text2"/>
      <w:sz w:val="18"/>
      <w:szCs w:val="18"/>
    </w:rPr>
  </w:style>
  <w:style w:type="paragraph" w:styleId="ListParagraph">
    <w:name w:val="List Paragraph"/>
    <w:basedOn w:val="Normal"/>
    <w:uiPriority w:val="34"/>
    <w:semiHidden/>
    <w:rsid w:val="00331DC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rsid w:val="00AA35A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605BCE"/>
    <w:rPr>
      <w:color w:val="000000" w:themeColor="text2"/>
      <w:sz w:val="20"/>
    </w:rPr>
  </w:style>
  <w:style w:type="paragraph" w:styleId="Footer">
    <w:name w:val="footer"/>
    <w:basedOn w:val="Normal"/>
    <w:link w:val="FooterChar"/>
    <w:uiPriority w:val="99"/>
    <w:semiHidden/>
    <w:rsid w:val="00AA35A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605BCE"/>
    <w:rPr>
      <w:color w:val="000000" w:themeColor="text2"/>
      <w:sz w:val="20"/>
    </w:rPr>
  </w:style>
  <w:style w:type="table" w:styleId="TableGrid">
    <w:name w:val="Table Grid"/>
    <w:basedOn w:val="TableNormal"/>
    <w:uiPriority w:val="39"/>
    <w:rsid w:val="00AA35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uiPriority w:val="10"/>
    <w:qFormat/>
    <w:rsid w:val="00AB74C5"/>
    <w:pPr>
      <w:spacing w:after="120"/>
    </w:pPr>
    <w:rPr>
      <w:b/>
      <w:bCs/>
      <w:spacing w:val="20"/>
      <w:sz w:val="52"/>
      <w:szCs w:val="48"/>
      <w:lang w:val="it-IT"/>
    </w:rPr>
  </w:style>
  <w:style w:type="character" w:customStyle="1" w:styleId="TitleChar">
    <w:name w:val="Title Char"/>
    <w:basedOn w:val="DefaultParagraphFont"/>
    <w:link w:val="Title"/>
    <w:uiPriority w:val="10"/>
    <w:rsid w:val="00AB74C5"/>
    <w:rPr>
      <w:b/>
      <w:bCs/>
      <w:color w:val="000000" w:themeColor="text2"/>
      <w:spacing w:val="20"/>
      <w:sz w:val="52"/>
      <w:szCs w:val="48"/>
      <w:lang w:val="it-IT"/>
    </w:rPr>
  </w:style>
  <w:style w:type="character" w:styleId="PlaceholderText">
    <w:name w:val="Placeholder Text"/>
    <w:basedOn w:val="DefaultParagraphFont"/>
    <w:uiPriority w:val="99"/>
    <w:semiHidden/>
    <w:rsid w:val="002E7306"/>
    <w:rPr>
      <w:color w:val="808080"/>
    </w:rPr>
  </w:style>
  <w:style w:type="paragraph" w:styleId="Subtitle">
    <w:name w:val="Subtitle"/>
    <w:basedOn w:val="Normal"/>
    <w:next w:val="Normal"/>
    <w:link w:val="SubtitleChar"/>
    <w:uiPriority w:val="11"/>
    <w:qFormat/>
    <w:rsid w:val="004A1426"/>
    <w:pPr>
      <w:numPr>
        <w:ilvl w:val="1"/>
      </w:numPr>
      <w:spacing w:after="120" w:line="240" w:lineRule="auto"/>
    </w:pPr>
    <w:rPr>
      <w:rFonts w:eastAsiaTheme="minorEastAsia"/>
      <w:b/>
      <w:caps/>
      <w:spacing w:val="20"/>
      <w:sz w:val="24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A1426"/>
    <w:rPr>
      <w:rFonts w:eastAsiaTheme="minorEastAsia"/>
      <w:b/>
      <w:caps/>
      <w:color w:val="000000" w:themeColor="text2"/>
      <w:spacing w:val="20"/>
      <w:szCs w:val="22"/>
    </w:rPr>
  </w:style>
  <w:style w:type="character" w:customStyle="1" w:styleId="Heading1Char">
    <w:name w:val="Heading 1 Char"/>
    <w:basedOn w:val="DefaultParagraphFont"/>
    <w:link w:val="Heading1"/>
    <w:uiPriority w:val="9"/>
    <w:rsid w:val="00A3726F"/>
    <w:rPr>
      <w:b/>
      <w:bCs/>
      <w:caps/>
      <w:color w:val="000000" w:themeColor="text2"/>
      <w:spacing w:val="20"/>
      <w:sz w:val="20"/>
    </w:rPr>
  </w:style>
  <w:style w:type="character" w:customStyle="1" w:styleId="Heading2Char">
    <w:name w:val="Heading 2 Char"/>
    <w:basedOn w:val="DefaultParagraphFont"/>
    <w:link w:val="Heading2"/>
    <w:uiPriority w:val="9"/>
    <w:rsid w:val="00AA51F5"/>
    <w:rPr>
      <w:color w:val="000000" w:themeColor="text2"/>
      <w:sz w:val="20"/>
      <w:szCs w:val="20"/>
    </w:rPr>
  </w:style>
  <w:style w:type="character" w:customStyle="1" w:styleId="Heading3Char">
    <w:name w:val="Heading 3 Char"/>
    <w:basedOn w:val="DefaultParagraphFont"/>
    <w:link w:val="Heading3"/>
    <w:uiPriority w:val="9"/>
    <w:rsid w:val="00351FDF"/>
    <w:rPr>
      <w:noProof/>
      <w:color w:val="000000" w:themeColor="text2"/>
      <w:sz w:val="20"/>
      <w:lang w:val="it-IT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05BCE"/>
    <w:rPr>
      <w:rFonts w:asciiTheme="majorHAnsi" w:eastAsiaTheme="majorEastAsia" w:hAnsiTheme="majorHAnsi" w:cstheme="majorBidi"/>
      <w:iCs/>
      <w:caps/>
      <w:color w:val="FFFFFF" w:themeColor="background1"/>
      <w:sz w:val="32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05BCE"/>
    <w:rPr>
      <w:rFonts w:asciiTheme="majorHAnsi" w:eastAsiaTheme="majorEastAsia" w:hAnsiTheme="majorHAnsi" w:cstheme="majorBidi"/>
      <w:b/>
      <w:caps/>
      <w:color w:val="FFFFFF" w:themeColor="background1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05BCE"/>
    <w:rPr>
      <w:rFonts w:asciiTheme="majorHAnsi" w:eastAsiaTheme="majorEastAsia" w:hAnsiTheme="majorHAnsi" w:cstheme="majorBidi"/>
      <w:i/>
      <w:color w:val="FFFFFF" w:themeColor="background1"/>
      <w:sz w:val="20"/>
    </w:rPr>
  </w:style>
  <w:style w:type="character" w:styleId="Hyperlink">
    <w:name w:val="Hyperlink"/>
    <w:basedOn w:val="DefaultParagraphFont"/>
    <w:uiPriority w:val="99"/>
    <w:semiHidden/>
    <w:rsid w:val="00D22971"/>
    <w:rPr>
      <w:color w:val="5F5F5F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rsid w:val="00D22971"/>
    <w:rPr>
      <w:color w:val="605E5C"/>
      <w:shd w:val="clear" w:color="auto" w:fill="E1DFDD"/>
    </w:rPr>
  </w:style>
  <w:style w:type="paragraph" w:customStyle="1" w:styleId="BulletedList">
    <w:name w:val="Bulleted List"/>
    <w:basedOn w:val="Normal"/>
    <w:uiPriority w:val="9"/>
    <w:semiHidden/>
    <w:qFormat/>
    <w:rsid w:val="00676B73"/>
    <w:pPr>
      <w:spacing w:after="120" w:line="240" w:lineRule="auto"/>
      <w:ind w:left="288"/>
    </w:pPr>
    <w:rPr>
      <w:szCs w:val="20"/>
    </w:rPr>
  </w:style>
  <w:style w:type="paragraph" w:customStyle="1" w:styleId="AboutMe">
    <w:name w:val="AboutMe"/>
    <w:basedOn w:val="Normal"/>
    <w:next w:val="Normal"/>
    <w:link w:val="AboutMeChar"/>
    <w:uiPriority w:val="28"/>
    <w:semiHidden/>
    <w:qFormat/>
    <w:rsid w:val="00351FDF"/>
    <w:pPr>
      <w:spacing w:after="240"/>
    </w:pPr>
    <w:rPr>
      <w:b/>
      <w:bCs/>
      <w:color w:val="FFFFFF" w:themeColor="background1"/>
      <w:spacing w:val="20"/>
      <w:sz w:val="24"/>
    </w:rPr>
  </w:style>
  <w:style w:type="character" w:customStyle="1" w:styleId="AboutMeChar">
    <w:name w:val="AboutMe Char"/>
    <w:basedOn w:val="DefaultParagraphFont"/>
    <w:link w:val="AboutMe"/>
    <w:uiPriority w:val="28"/>
    <w:semiHidden/>
    <w:rsid w:val="00A3726F"/>
    <w:rPr>
      <w:b/>
      <w:bCs/>
      <w:color w:val="FFFFFF" w:themeColor="background1"/>
      <w:spacing w:val="20"/>
    </w:rPr>
  </w:style>
  <w:style w:type="paragraph" w:customStyle="1" w:styleId="BodyWhite">
    <w:name w:val="Body White"/>
    <w:basedOn w:val="Normal"/>
    <w:semiHidden/>
    <w:qFormat/>
    <w:rsid w:val="00351FDF"/>
    <w:rPr>
      <w:color w:val="FFFFFF" w:themeColor="background1"/>
      <w:szCs w:val="20"/>
    </w:rPr>
  </w:style>
  <w:style w:type="paragraph" w:customStyle="1" w:styleId="BulletList">
    <w:name w:val="Bullet List"/>
    <w:basedOn w:val="ListParagraph"/>
    <w:semiHidden/>
    <w:qFormat/>
    <w:rsid w:val="00351FDF"/>
    <w:pPr>
      <w:spacing w:line="360" w:lineRule="auto"/>
      <w:ind w:left="360" w:hanging="360"/>
    </w:pPr>
    <w:rPr>
      <w:color w:val="auto"/>
      <w:szCs w:val="20"/>
    </w:rPr>
  </w:style>
  <w:style w:type="paragraph" w:styleId="ListBullet">
    <w:name w:val="List Bullet"/>
    <w:basedOn w:val="BulletList"/>
    <w:uiPriority w:val="6"/>
    <w:qFormat/>
    <w:rsid w:val="00A3726F"/>
    <w:pPr>
      <w:numPr>
        <w:numId w:val="25"/>
      </w:numPr>
    </w:pPr>
  </w:style>
  <w:style w:type="character" w:customStyle="1" w:styleId="NotBold">
    <w:name w:val="Not Bold"/>
    <w:uiPriority w:val="1"/>
    <w:qFormat/>
    <w:rsid w:val="00A3726F"/>
    <w:rPr>
      <w:b/>
      <w:color w:val="000000" w:themeColor="text2"/>
    </w:rPr>
  </w:style>
  <w:style w:type="character" w:customStyle="1" w:styleId="Bold">
    <w:name w:val="Bold"/>
    <w:uiPriority w:val="1"/>
    <w:qFormat/>
    <w:rsid w:val="00A3726F"/>
    <w:rPr>
      <w:b/>
      <w:bCs/>
    </w:rPr>
  </w:style>
  <w:style w:type="character" w:customStyle="1" w:styleId="Italics">
    <w:name w:val="Italics"/>
    <w:uiPriority w:val="1"/>
    <w:qFormat/>
    <w:rsid w:val="00A3726F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786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andonC.2027\AppData\Roaming\Microsoft\Templates\Simple%20UIUX%20designer%20resume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7A95DAB1B65A4CC788825473180D0A1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134F201-999A-4458-AC83-C3E704267CE6}"/>
      </w:docPartPr>
      <w:docPartBody>
        <w:p w:rsidR="00BC727D" w:rsidRDefault="00D1035C" w:rsidP="00D1035C">
          <w:pPr>
            <w:pStyle w:val="7A95DAB1B65A4CC788825473180D0A10"/>
          </w:pPr>
          <w:r w:rsidRPr="001540E8">
            <w:t>Contact</w:t>
          </w:r>
        </w:p>
      </w:docPartBody>
    </w:docPart>
    <w:docPart>
      <w:docPartPr>
        <w:name w:val="F6381442EE3E443F90568827212DE11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C785AE3-B429-4DFC-8E59-46758DDA61E5}"/>
      </w:docPartPr>
      <w:docPartBody>
        <w:p w:rsidR="00BC727D" w:rsidRDefault="00D1035C" w:rsidP="00D1035C">
          <w:pPr>
            <w:pStyle w:val="F6381442EE3E443F90568827212DE116"/>
          </w:pPr>
          <w:r w:rsidRPr="001540E8">
            <w:t>Contact</w:t>
          </w:r>
        </w:p>
      </w:docPartBody>
    </w:docPart>
    <w:docPart>
      <w:docPartPr>
        <w:name w:val="407B2B09A2DF42AEA5441AEDABBB612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AE12F2C-9F4B-415C-AB88-443A6F1B0BF4}"/>
      </w:docPartPr>
      <w:docPartBody>
        <w:p w:rsidR="00BC727D" w:rsidRDefault="00D1035C" w:rsidP="00D1035C">
          <w:pPr>
            <w:pStyle w:val="407B2B09A2DF42AEA5441AEDABBB6121"/>
          </w:pPr>
          <w:r w:rsidRPr="001540E8">
            <w:t>Contact</w:t>
          </w:r>
        </w:p>
      </w:docPartBody>
    </w:docPart>
    <w:docPart>
      <w:docPartPr>
        <w:name w:val="AE5A7DF8FE034F7CBD6759DB40BCE40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260BF19-334C-4BF0-9C00-44D0B51CBFF1}"/>
      </w:docPartPr>
      <w:docPartBody>
        <w:p w:rsidR="00BC727D" w:rsidRDefault="00D1035C" w:rsidP="00D1035C">
          <w:pPr>
            <w:pStyle w:val="AE5A7DF8FE034F7CBD6759DB40BCE40D"/>
          </w:pPr>
          <w:r w:rsidRPr="001540E8">
            <w:t>Contact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tserrat Light">
    <w:charset w:val="00"/>
    <w:family w:val="auto"/>
    <w:pitch w:val="variable"/>
    <w:sig w:usb0="2000020F" w:usb1="00000003" w:usb2="00000000" w:usb3="00000000" w:csb0="00000197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36DE"/>
    <w:rsid w:val="000171A9"/>
    <w:rsid w:val="000205B4"/>
    <w:rsid w:val="00035917"/>
    <w:rsid w:val="000D7C8D"/>
    <w:rsid w:val="001250C8"/>
    <w:rsid w:val="001472B3"/>
    <w:rsid w:val="001D6ADB"/>
    <w:rsid w:val="0023121F"/>
    <w:rsid w:val="002751B5"/>
    <w:rsid w:val="0035602E"/>
    <w:rsid w:val="003E3394"/>
    <w:rsid w:val="003E74B3"/>
    <w:rsid w:val="00465A59"/>
    <w:rsid w:val="0049411F"/>
    <w:rsid w:val="00510BCA"/>
    <w:rsid w:val="00581032"/>
    <w:rsid w:val="005B1D3B"/>
    <w:rsid w:val="005E2E51"/>
    <w:rsid w:val="006458F3"/>
    <w:rsid w:val="00846E15"/>
    <w:rsid w:val="008525C3"/>
    <w:rsid w:val="008C4EA8"/>
    <w:rsid w:val="008D67BB"/>
    <w:rsid w:val="008E4A1C"/>
    <w:rsid w:val="0091384C"/>
    <w:rsid w:val="009376DF"/>
    <w:rsid w:val="009533EF"/>
    <w:rsid w:val="00962A29"/>
    <w:rsid w:val="00965124"/>
    <w:rsid w:val="009A66E2"/>
    <w:rsid w:val="00A17506"/>
    <w:rsid w:val="00A45E98"/>
    <w:rsid w:val="00A62A7F"/>
    <w:rsid w:val="00A66A5D"/>
    <w:rsid w:val="00B0061E"/>
    <w:rsid w:val="00B6640D"/>
    <w:rsid w:val="00B670DC"/>
    <w:rsid w:val="00B7336F"/>
    <w:rsid w:val="00B948D2"/>
    <w:rsid w:val="00BC727D"/>
    <w:rsid w:val="00C50AC8"/>
    <w:rsid w:val="00D033E1"/>
    <w:rsid w:val="00D1035C"/>
    <w:rsid w:val="00D436DE"/>
    <w:rsid w:val="00D441A7"/>
    <w:rsid w:val="00D45F4E"/>
    <w:rsid w:val="00DE1E2B"/>
    <w:rsid w:val="00DE20BC"/>
    <w:rsid w:val="00DE4277"/>
    <w:rsid w:val="00E02BE4"/>
    <w:rsid w:val="00E11D8B"/>
    <w:rsid w:val="00E3299D"/>
    <w:rsid w:val="00E34929"/>
    <w:rsid w:val="00E946EF"/>
    <w:rsid w:val="00F506A4"/>
    <w:rsid w:val="00FA7C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7A95DAB1B65A4CC788825473180D0A10">
    <w:name w:val="7A95DAB1B65A4CC788825473180D0A10"/>
    <w:rsid w:val="00D1035C"/>
  </w:style>
  <w:style w:type="paragraph" w:customStyle="1" w:styleId="F6381442EE3E443F90568827212DE116">
    <w:name w:val="F6381442EE3E443F90568827212DE116"/>
    <w:rsid w:val="00D1035C"/>
  </w:style>
  <w:style w:type="paragraph" w:customStyle="1" w:styleId="407B2B09A2DF42AEA5441AEDABBB6121">
    <w:name w:val="407B2B09A2DF42AEA5441AEDABBB6121"/>
    <w:rsid w:val="00D1035C"/>
  </w:style>
  <w:style w:type="paragraph" w:customStyle="1" w:styleId="AE5A7DF8FE034F7CBD6759DB40BCE40D">
    <w:name w:val="AE5A7DF8FE034F7CBD6759DB40BCE40D"/>
    <w:rsid w:val="00D1035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Grayscale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Century Gothic">
      <a:majorFont>
        <a:latin typeface="Century Gothic" panose="020F03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 Gothic" panose="020F03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d706cd16-eafc-4487-8219-08f9ce254f9a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C81278FDDBA0B4EA8BA6776B6564170" ma:contentTypeVersion="16" ma:contentTypeDescription="Create a new document." ma:contentTypeScope="" ma:versionID="19473d73842f56e668d1c2cefd8bda3a">
  <xsd:schema xmlns:xsd="http://www.w3.org/2001/XMLSchema" xmlns:xs="http://www.w3.org/2001/XMLSchema" xmlns:p="http://schemas.microsoft.com/office/2006/metadata/properties" xmlns:ns3="d706cd16-eafc-4487-8219-08f9ce254f9a" xmlns:ns4="a83716a5-8ab2-4c0a-b1dd-9fae56ee5040" targetNamespace="http://schemas.microsoft.com/office/2006/metadata/properties" ma:root="true" ma:fieldsID="237773b41841836c6b52e6969dc6bcf1" ns3:_="" ns4:_="">
    <xsd:import namespace="d706cd16-eafc-4487-8219-08f9ce254f9a"/>
    <xsd:import namespace="a83716a5-8ab2-4c0a-b1dd-9fae56ee5040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MediaServiceLocation" minOccurs="0"/>
                <xsd:element ref="ns3:_activity" minOccurs="0"/>
                <xsd:element ref="ns3:MediaServiceSystemTag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06cd16-eafc-4487-8219-08f9ce254f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_activity" ma:index="19" nillable="true" ma:displayName="_activity" ma:hidden="true" ma:internalName="_activity">
      <xsd:simpleType>
        <xsd:restriction base="dms:Note"/>
      </xsd:simpleType>
    </xsd:element>
    <xsd:element name="MediaServiceSystemTags" ma:index="20" nillable="true" ma:displayName="MediaServiceSystemTags" ma:hidden="true" ma:internalName="MediaServiceSystemTag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3716a5-8ab2-4c0a-b1dd-9fae56ee5040" elementFormDefault="qualified">
    <xsd:import namespace="http://schemas.microsoft.com/office/2006/documentManagement/types"/>
    <xsd:import namespace="http://schemas.microsoft.com/office/infopath/2007/PartnerControls"/>
    <xsd:element name="SharedWithUsers" ma:index="2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3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53ACD3A-016A-4DA1-BDB8-A4D0D5066FFD}">
  <ds:schemaRefs>
    <ds:schemaRef ds:uri="http://schemas.microsoft.com/office/2006/metadata/properties"/>
    <ds:schemaRef ds:uri="http://schemas.microsoft.com/office/infopath/2007/PartnerControls"/>
    <ds:schemaRef ds:uri="d706cd16-eafc-4487-8219-08f9ce254f9a"/>
  </ds:schemaRefs>
</ds:datastoreItem>
</file>

<file path=customXml/itemProps2.xml><?xml version="1.0" encoding="utf-8"?>
<ds:datastoreItem xmlns:ds="http://schemas.openxmlformats.org/officeDocument/2006/customXml" ds:itemID="{8914C335-BA2F-4D0F-A683-6585E41A50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06cd16-eafc-4487-8219-08f9ce254f9a"/>
    <ds:schemaRef ds:uri="a83716a5-8ab2-4c0a-b1dd-9fae56ee504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DFCF9E5-1071-4C3D-AA44-7E8B97CFD0B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5096CFC-93AE-4516-98C2-08D811E078E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/>
</file>

<file path=docProps/app.xml><?xml version="1.0" encoding="utf-8"?>
<Properties xmlns="http://schemas.openxmlformats.org/officeDocument/2006/extended-properties" xmlns:vt="http://schemas.openxmlformats.org/officeDocument/2006/docPropsVTypes">
  <Template>Simple UIUX designer resume</Template>
  <TotalTime>0</TotalTime>
  <Pages>2</Pages>
  <Words>419</Words>
  <Characters>2392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2026-05-15T17:00:00Z</dcterms:created>
  <dcterms:modified xsi:type="dcterms:W3CDTF">2026-05-19T22:16:00Z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0x0101002C81278FDDBA0B4EA8BA6776B6564170</vt:lpwstr>
  </property>
</Properties>
</file>